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F25" w:rsidRPr="00BA2CCB" w:rsidRDefault="00333F25" w:rsidP="00BA2CCB">
      <w:pPr>
        <w:spacing w:line="240" w:lineRule="auto"/>
        <w:jc w:val="center"/>
        <w:rPr>
          <w:b/>
          <w:sz w:val="28"/>
          <w:szCs w:val="28"/>
          <w:lang w:eastAsia="ru-RU"/>
        </w:rPr>
      </w:pPr>
      <w:r w:rsidRPr="00BA2CCB">
        <w:rPr>
          <w:b/>
          <w:sz w:val="28"/>
          <w:szCs w:val="28"/>
          <w:lang w:eastAsia="ru-RU"/>
        </w:rPr>
        <w:t>Программа</w:t>
      </w:r>
    </w:p>
    <w:p w:rsidR="00333F25" w:rsidRPr="00BA2CCB" w:rsidRDefault="00333F25" w:rsidP="00BA2CCB">
      <w:pPr>
        <w:spacing w:line="240" w:lineRule="auto"/>
        <w:jc w:val="center"/>
        <w:rPr>
          <w:b/>
          <w:sz w:val="28"/>
          <w:szCs w:val="28"/>
          <w:lang w:eastAsia="ru-RU"/>
        </w:rPr>
      </w:pPr>
      <w:r w:rsidRPr="00BA2CCB">
        <w:rPr>
          <w:b/>
          <w:sz w:val="28"/>
          <w:szCs w:val="28"/>
          <w:lang w:eastAsia="ru-RU"/>
        </w:rPr>
        <w:t>проведения Дня ЦИО на базе МАОУ «Гимназия № 16» г.Кунгура</w:t>
      </w:r>
    </w:p>
    <w:p w:rsidR="00333F25" w:rsidRPr="00344AE9" w:rsidRDefault="00333F25" w:rsidP="00344AE9">
      <w:pPr>
        <w:spacing w:before="100" w:beforeAutospacing="1" w:after="0" w:line="240" w:lineRule="auto"/>
        <w:jc w:val="right"/>
        <w:rPr>
          <w:color w:val="000000"/>
          <w:sz w:val="27"/>
          <w:szCs w:val="27"/>
          <w:lang w:eastAsia="ru-RU"/>
        </w:rPr>
      </w:pPr>
      <w:r w:rsidRPr="00344AE9">
        <w:rPr>
          <w:b/>
          <w:bCs/>
          <w:color w:val="000000"/>
          <w:sz w:val="27"/>
          <w:szCs w:val="27"/>
          <w:lang w:eastAsia="ru-RU"/>
        </w:rPr>
        <w:t>2</w:t>
      </w:r>
      <w:r>
        <w:rPr>
          <w:b/>
          <w:bCs/>
          <w:color w:val="000000"/>
          <w:sz w:val="27"/>
          <w:szCs w:val="27"/>
          <w:lang w:eastAsia="ru-RU"/>
        </w:rPr>
        <w:t>7</w:t>
      </w:r>
      <w:r w:rsidRPr="00344AE9">
        <w:rPr>
          <w:b/>
          <w:bCs/>
          <w:color w:val="000000"/>
          <w:sz w:val="27"/>
          <w:szCs w:val="27"/>
          <w:lang w:eastAsia="ru-RU"/>
        </w:rPr>
        <w:t xml:space="preserve"> августа </w:t>
      </w:r>
      <w:smartTag w:uri="urn:schemas-microsoft-com:office:smarttags" w:element="metricconverter">
        <w:smartTagPr>
          <w:attr w:name="ProductID" w:val="2012 г"/>
        </w:smartTagPr>
        <w:r w:rsidRPr="00344AE9">
          <w:rPr>
            <w:b/>
            <w:bCs/>
            <w:color w:val="000000"/>
            <w:sz w:val="27"/>
            <w:szCs w:val="27"/>
            <w:lang w:eastAsia="ru-RU"/>
          </w:rPr>
          <w:t>2012 г</w:t>
        </w:r>
      </w:smartTag>
      <w:r w:rsidRPr="00344AE9">
        <w:rPr>
          <w:b/>
          <w:bCs/>
          <w:color w:val="000000"/>
          <w:sz w:val="27"/>
          <w:szCs w:val="27"/>
          <w:lang w:eastAsia="ru-RU"/>
        </w:rPr>
        <w:t>.</w:t>
      </w:r>
    </w:p>
    <w:p w:rsidR="00333F25" w:rsidRPr="00344AE9" w:rsidRDefault="00333F25" w:rsidP="00344AE9">
      <w:pPr>
        <w:spacing w:before="100" w:beforeAutospacing="1" w:after="0" w:line="240" w:lineRule="auto"/>
        <w:rPr>
          <w:color w:val="000000"/>
          <w:sz w:val="27"/>
          <w:szCs w:val="27"/>
          <w:lang w:eastAsia="ru-RU"/>
        </w:rPr>
      </w:pPr>
      <w:r w:rsidRPr="00344AE9">
        <w:rPr>
          <w:b/>
          <w:bCs/>
          <w:color w:val="000000"/>
          <w:sz w:val="27"/>
          <w:szCs w:val="27"/>
          <w:lang w:eastAsia="ru-RU"/>
        </w:rPr>
        <w:t>Время проведения</w:t>
      </w:r>
      <w:r>
        <w:rPr>
          <w:color w:val="000000"/>
          <w:sz w:val="27"/>
          <w:szCs w:val="27"/>
          <w:lang w:eastAsia="ru-RU"/>
        </w:rPr>
        <w:t>: начало в 10:00 час., окончание в 12:4</w:t>
      </w:r>
      <w:r w:rsidRPr="00344AE9">
        <w:rPr>
          <w:color w:val="000000"/>
          <w:sz w:val="27"/>
          <w:szCs w:val="27"/>
          <w:lang w:eastAsia="ru-RU"/>
        </w:rPr>
        <w:t>0 час.</w:t>
      </w:r>
    </w:p>
    <w:p w:rsidR="00333F25" w:rsidRPr="00344AE9" w:rsidRDefault="00333F25" w:rsidP="00344AE9">
      <w:pPr>
        <w:spacing w:before="100" w:beforeAutospacing="1" w:after="0" w:line="240" w:lineRule="auto"/>
        <w:rPr>
          <w:color w:val="000000"/>
          <w:sz w:val="27"/>
          <w:szCs w:val="27"/>
          <w:lang w:eastAsia="ru-RU"/>
        </w:rPr>
      </w:pPr>
      <w:r w:rsidRPr="00344AE9">
        <w:rPr>
          <w:b/>
          <w:bCs/>
          <w:color w:val="000000"/>
          <w:sz w:val="27"/>
          <w:szCs w:val="27"/>
          <w:lang w:eastAsia="ru-RU"/>
        </w:rPr>
        <w:t>Место проведения</w:t>
      </w:r>
      <w:r w:rsidRPr="00344AE9">
        <w:rPr>
          <w:color w:val="000000"/>
          <w:sz w:val="27"/>
          <w:szCs w:val="27"/>
          <w:lang w:eastAsia="ru-RU"/>
        </w:rPr>
        <w:t>: г.</w:t>
      </w:r>
      <w:r>
        <w:rPr>
          <w:color w:val="000000"/>
          <w:sz w:val="27"/>
          <w:szCs w:val="27"/>
          <w:lang w:eastAsia="ru-RU"/>
        </w:rPr>
        <w:t>Кунгур, МАОУ «Гимназия №16», ул. Ленина, 75, актовый зал</w:t>
      </w:r>
    </w:p>
    <w:p w:rsidR="00333F25" w:rsidRPr="00344AE9" w:rsidRDefault="00333F25" w:rsidP="00BA2CCB">
      <w:pPr>
        <w:spacing w:before="100" w:beforeAutospacing="1" w:after="0" w:line="240" w:lineRule="auto"/>
        <w:jc w:val="both"/>
        <w:rPr>
          <w:color w:val="000000"/>
          <w:sz w:val="27"/>
          <w:szCs w:val="27"/>
          <w:lang w:eastAsia="ru-RU"/>
        </w:rPr>
      </w:pPr>
      <w:r w:rsidRPr="00344AE9">
        <w:rPr>
          <w:b/>
          <w:bCs/>
          <w:color w:val="000000"/>
          <w:sz w:val="27"/>
          <w:szCs w:val="27"/>
          <w:lang w:eastAsia="ru-RU"/>
        </w:rPr>
        <w:t>Тема:</w:t>
      </w:r>
      <w:r w:rsidRPr="00344AE9">
        <w:rPr>
          <w:color w:val="000000"/>
          <w:sz w:val="27"/>
          <w:lang w:eastAsia="ru-RU"/>
        </w:rPr>
        <w:t> </w:t>
      </w:r>
      <w:r>
        <w:rPr>
          <w:b/>
          <w:bCs/>
          <w:color w:val="000000"/>
          <w:sz w:val="27"/>
          <w:szCs w:val="27"/>
          <w:lang w:eastAsia="ru-RU"/>
        </w:rPr>
        <w:t>«Развитие иноязычной компетенции учащихся через создание языковой среды во внеурочное время</w:t>
      </w:r>
      <w:r w:rsidRPr="00344AE9">
        <w:rPr>
          <w:b/>
          <w:bCs/>
          <w:color w:val="000000"/>
          <w:sz w:val="27"/>
          <w:szCs w:val="27"/>
          <w:lang w:eastAsia="ru-RU"/>
        </w:rPr>
        <w:t>»</w:t>
      </w:r>
    </w:p>
    <w:tbl>
      <w:tblPr>
        <w:tblW w:w="9462" w:type="dxa"/>
        <w:tblCellSpacing w:w="0" w:type="dxa"/>
        <w:tblCellMar>
          <w:top w:w="84" w:type="dxa"/>
          <w:left w:w="84" w:type="dxa"/>
          <w:bottom w:w="84" w:type="dxa"/>
          <w:right w:w="84" w:type="dxa"/>
        </w:tblCellMar>
        <w:tblLook w:val="00A0"/>
      </w:tblPr>
      <w:tblGrid>
        <w:gridCol w:w="1534"/>
        <w:gridCol w:w="7928"/>
      </w:tblGrid>
      <w:tr w:rsidR="00333F25" w:rsidRPr="009259FC" w:rsidTr="00BA2CCB">
        <w:trPr>
          <w:trHeight w:val="264"/>
          <w:tblCellSpacing w:w="0" w:type="dxa"/>
        </w:trPr>
        <w:tc>
          <w:tcPr>
            <w:tcW w:w="1534" w:type="dxa"/>
          </w:tcPr>
          <w:p w:rsidR="00333F25" w:rsidRPr="00344AE9" w:rsidRDefault="00333F25" w:rsidP="00344AE9">
            <w:pPr>
              <w:spacing w:before="100" w:beforeAutospacing="1" w:after="115" w:line="240" w:lineRule="auto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7"/>
                <w:szCs w:val="27"/>
                <w:lang w:eastAsia="ru-RU"/>
              </w:rPr>
              <w:t>10:00-10:2</w:t>
            </w:r>
            <w:r w:rsidRPr="00344AE9">
              <w:rPr>
                <w:color w:val="000000"/>
                <w:sz w:val="27"/>
                <w:szCs w:val="27"/>
                <w:lang w:eastAsia="ru-RU"/>
              </w:rPr>
              <w:t>0</w:t>
            </w:r>
          </w:p>
        </w:tc>
        <w:tc>
          <w:tcPr>
            <w:tcW w:w="7928" w:type="dxa"/>
          </w:tcPr>
          <w:p w:rsidR="00333F25" w:rsidRPr="00344AE9" w:rsidRDefault="00333F25" w:rsidP="00344AE9">
            <w:pPr>
              <w:spacing w:before="100" w:beforeAutospacing="1" w:after="0" w:line="240" w:lineRule="auto"/>
              <w:ind w:left="1627" w:hanging="1627"/>
              <w:rPr>
                <w:color w:val="000000"/>
                <w:sz w:val="24"/>
                <w:szCs w:val="24"/>
                <w:lang w:eastAsia="ru-RU"/>
              </w:rPr>
            </w:pPr>
            <w:r w:rsidRPr="00344AE9">
              <w:rPr>
                <w:b/>
                <w:bCs/>
                <w:color w:val="000000"/>
                <w:sz w:val="27"/>
                <w:szCs w:val="27"/>
                <w:lang w:eastAsia="ru-RU"/>
              </w:rPr>
              <w:t>Приветственное слово участникам</w:t>
            </w:r>
            <w:r>
              <w:rPr>
                <w:b/>
                <w:bCs/>
                <w:color w:val="000000"/>
                <w:sz w:val="27"/>
                <w:szCs w:val="27"/>
                <w:lang w:eastAsia="ru-RU"/>
              </w:rPr>
              <w:t>. Визитка гимназии</w:t>
            </w:r>
          </w:p>
          <w:p w:rsidR="00333F25" w:rsidRPr="00344AE9" w:rsidRDefault="00333F25" w:rsidP="00BA2CCB">
            <w:pPr>
              <w:spacing w:before="100" w:beforeAutospacing="1" w:after="0" w:line="240" w:lineRule="auto"/>
              <w:ind w:left="14" w:hanging="1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i/>
                <w:iCs/>
                <w:color w:val="000000"/>
                <w:sz w:val="27"/>
                <w:szCs w:val="27"/>
                <w:lang w:eastAsia="ru-RU"/>
              </w:rPr>
              <w:t>Сечейко Елена Васильевна, директор МАОУ «Гимназия №16</w:t>
            </w:r>
            <w:r w:rsidRPr="00344AE9">
              <w:rPr>
                <w:i/>
                <w:iCs/>
                <w:color w:val="000000"/>
                <w:sz w:val="27"/>
                <w:szCs w:val="27"/>
                <w:lang w:eastAsia="ru-RU"/>
              </w:rPr>
              <w:t>» г.</w:t>
            </w:r>
            <w:r>
              <w:rPr>
                <w:i/>
                <w:iCs/>
                <w:color w:val="000000"/>
                <w:sz w:val="27"/>
                <w:szCs w:val="27"/>
                <w:lang w:eastAsia="ru-RU"/>
              </w:rPr>
              <w:t>Кунгура</w:t>
            </w:r>
          </w:p>
        </w:tc>
      </w:tr>
      <w:tr w:rsidR="00333F25" w:rsidRPr="009259FC" w:rsidTr="00BA2CCB">
        <w:trPr>
          <w:trHeight w:val="264"/>
          <w:tblCellSpacing w:w="0" w:type="dxa"/>
        </w:trPr>
        <w:tc>
          <w:tcPr>
            <w:tcW w:w="1534" w:type="dxa"/>
          </w:tcPr>
          <w:p w:rsidR="00333F25" w:rsidRPr="00344AE9" w:rsidRDefault="00333F25" w:rsidP="00344AE9">
            <w:pPr>
              <w:spacing w:before="100" w:beforeAutospacing="1" w:after="115" w:line="240" w:lineRule="auto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7"/>
                <w:szCs w:val="27"/>
                <w:lang w:eastAsia="ru-RU"/>
              </w:rPr>
              <w:t>10:2</w:t>
            </w:r>
            <w:r w:rsidRPr="00344AE9">
              <w:rPr>
                <w:color w:val="000000"/>
                <w:sz w:val="27"/>
                <w:szCs w:val="27"/>
                <w:lang w:eastAsia="ru-RU"/>
              </w:rPr>
              <w:t>0-1</w:t>
            </w:r>
            <w:r>
              <w:rPr>
                <w:color w:val="000000"/>
                <w:sz w:val="27"/>
                <w:szCs w:val="27"/>
                <w:lang w:eastAsia="ru-RU"/>
              </w:rPr>
              <w:t>0:50</w:t>
            </w:r>
          </w:p>
        </w:tc>
        <w:tc>
          <w:tcPr>
            <w:tcW w:w="7928" w:type="dxa"/>
          </w:tcPr>
          <w:p w:rsidR="00333F25" w:rsidRPr="00344AE9" w:rsidRDefault="00333F25" w:rsidP="00344AE9">
            <w:pPr>
              <w:spacing w:before="100" w:beforeAutospacing="1" w:after="0" w:line="240" w:lineRule="auto"/>
              <w:ind w:left="14" w:hanging="14"/>
              <w:rPr>
                <w:color w:val="000000"/>
                <w:sz w:val="24"/>
                <w:szCs w:val="24"/>
                <w:lang w:eastAsia="ru-RU"/>
              </w:rPr>
            </w:pPr>
            <w:r w:rsidRPr="00344AE9">
              <w:rPr>
                <w:b/>
                <w:bCs/>
                <w:color w:val="000000"/>
                <w:sz w:val="27"/>
                <w:szCs w:val="27"/>
                <w:lang w:eastAsia="ru-RU"/>
              </w:rPr>
              <w:t>Презентация проекта ЦИО «</w:t>
            </w:r>
            <w:r>
              <w:rPr>
                <w:b/>
                <w:bCs/>
                <w:color w:val="000000"/>
                <w:sz w:val="27"/>
                <w:szCs w:val="27"/>
                <w:lang w:eastAsia="ru-RU"/>
              </w:rPr>
              <w:t xml:space="preserve">Развитие иноязычной компетенции учащихся через создание языковой среды во внеурочное время </w:t>
            </w:r>
            <w:r w:rsidRPr="00344AE9">
              <w:rPr>
                <w:b/>
                <w:bCs/>
                <w:color w:val="000000"/>
                <w:sz w:val="27"/>
                <w:szCs w:val="27"/>
                <w:lang w:eastAsia="ru-RU"/>
              </w:rPr>
              <w:t>»</w:t>
            </w:r>
          </w:p>
          <w:p w:rsidR="00333F25" w:rsidRPr="00344AE9" w:rsidRDefault="00333F25" w:rsidP="00BA2CCB">
            <w:pPr>
              <w:spacing w:before="100" w:beforeAutospacing="1" w:after="0" w:line="240" w:lineRule="auto"/>
              <w:ind w:left="14" w:hanging="14"/>
              <w:rPr>
                <w:color w:val="000000"/>
                <w:sz w:val="24"/>
                <w:szCs w:val="24"/>
                <w:lang w:eastAsia="ru-RU"/>
              </w:rPr>
            </w:pPr>
            <w:r w:rsidRPr="00344AE9">
              <w:rPr>
                <w:i/>
                <w:iCs/>
                <w:color w:val="000000"/>
                <w:sz w:val="27"/>
                <w:szCs w:val="27"/>
                <w:lang w:eastAsia="ru-RU"/>
              </w:rPr>
              <w:t xml:space="preserve">Докладчик: </w:t>
            </w:r>
            <w:r>
              <w:rPr>
                <w:i/>
                <w:iCs/>
                <w:color w:val="000000"/>
                <w:sz w:val="27"/>
                <w:szCs w:val="27"/>
                <w:lang w:eastAsia="ru-RU"/>
              </w:rPr>
              <w:t xml:space="preserve">Рожкова </w:t>
            </w:r>
            <w:r w:rsidRPr="00344AE9">
              <w:rPr>
                <w:i/>
                <w:iCs/>
                <w:color w:val="000000"/>
                <w:sz w:val="27"/>
                <w:szCs w:val="27"/>
                <w:lang w:eastAsia="ru-RU"/>
              </w:rPr>
              <w:t xml:space="preserve">Елена </w:t>
            </w:r>
            <w:r>
              <w:rPr>
                <w:i/>
                <w:iCs/>
                <w:color w:val="000000"/>
                <w:sz w:val="27"/>
                <w:szCs w:val="27"/>
                <w:lang w:eastAsia="ru-RU"/>
              </w:rPr>
              <w:t>Михайл</w:t>
            </w:r>
            <w:r w:rsidRPr="00344AE9">
              <w:rPr>
                <w:i/>
                <w:iCs/>
                <w:color w:val="000000"/>
                <w:sz w:val="27"/>
                <w:szCs w:val="27"/>
                <w:lang w:eastAsia="ru-RU"/>
              </w:rPr>
              <w:t xml:space="preserve">овна, заместитель директора по </w:t>
            </w:r>
            <w:r>
              <w:rPr>
                <w:i/>
                <w:iCs/>
                <w:color w:val="000000"/>
                <w:sz w:val="27"/>
                <w:szCs w:val="27"/>
                <w:lang w:eastAsia="ru-RU"/>
              </w:rPr>
              <w:t>научно-методической  работе МАОУ «Гимназия №16</w:t>
            </w:r>
            <w:r w:rsidRPr="00344AE9">
              <w:rPr>
                <w:i/>
                <w:iCs/>
                <w:color w:val="000000"/>
                <w:sz w:val="27"/>
                <w:szCs w:val="27"/>
                <w:lang w:eastAsia="ru-RU"/>
              </w:rPr>
              <w:t>» г.</w:t>
            </w:r>
            <w:r>
              <w:rPr>
                <w:i/>
                <w:iCs/>
                <w:color w:val="000000"/>
                <w:sz w:val="27"/>
                <w:szCs w:val="27"/>
                <w:lang w:eastAsia="ru-RU"/>
              </w:rPr>
              <w:t>Кунгура</w:t>
            </w:r>
          </w:p>
        </w:tc>
      </w:tr>
      <w:tr w:rsidR="00333F25" w:rsidRPr="009259FC" w:rsidTr="00BA2CCB">
        <w:trPr>
          <w:trHeight w:val="240"/>
          <w:tblCellSpacing w:w="0" w:type="dxa"/>
        </w:trPr>
        <w:tc>
          <w:tcPr>
            <w:tcW w:w="1534" w:type="dxa"/>
          </w:tcPr>
          <w:p w:rsidR="00333F25" w:rsidRPr="00344AE9" w:rsidRDefault="00333F25" w:rsidP="00344AE9">
            <w:pPr>
              <w:spacing w:before="100" w:beforeAutospacing="1" w:after="115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344AE9">
              <w:rPr>
                <w:color w:val="000000"/>
                <w:sz w:val="27"/>
                <w:szCs w:val="27"/>
                <w:lang w:eastAsia="ru-RU"/>
              </w:rPr>
              <w:t>1</w:t>
            </w:r>
            <w:r>
              <w:rPr>
                <w:color w:val="000000"/>
                <w:sz w:val="27"/>
                <w:szCs w:val="27"/>
                <w:lang w:eastAsia="ru-RU"/>
              </w:rPr>
              <w:t>0:5</w:t>
            </w:r>
            <w:r w:rsidRPr="00344AE9">
              <w:rPr>
                <w:color w:val="000000"/>
                <w:sz w:val="27"/>
                <w:szCs w:val="27"/>
                <w:lang w:eastAsia="ru-RU"/>
              </w:rPr>
              <w:t>0-11:20</w:t>
            </w:r>
          </w:p>
        </w:tc>
        <w:tc>
          <w:tcPr>
            <w:tcW w:w="7928" w:type="dxa"/>
          </w:tcPr>
          <w:p w:rsidR="00333F25" w:rsidRPr="00344AE9" w:rsidRDefault="00333F25" w:rsidP="00BA2CCB">
            <w:pPr>
              <w:spacing w:before="100" w:beforeAutospacing="1" w:after="0" w:line="240" w:lineRule="auto"/>
              <w:ind w:left="3"/>
              <w:rPr>
                <w:color w:val="000000"/>
                <w:sz w:val="24"/>
                <w:szCs w:val="24"/>
                <w:lang w:eastAsia="ru-RU"/>
              </w:rPr>
            </w:pPr>
            <w:r w:rsidRPr="00344AE9">
              <w:rPr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r>
              <w:rPr>
                <w:b/>
                <w:bCs/>
                <w:color w:val="000000"/>
                <w:sz w:val="27"/>
                <w:szCs w:val="27"/>
                <w:lang w:eastAsia="ru-RU"/>
              </w:rPr>
              <w:t>Организация деятельности учащихся в урочной и внеурочной деятельности в рамках реализации проекта</w:t>
            </w:r>
            <w:r w:rsidRPr="00344AE9">
              <w:rPr>
                <w:b/>
                <w:bCs/>
                <w:color w:val="000000"/>
                <w:sz w:val="27"/>
                <w:szCs w:val="27"/>
                <w:lang w:eastAsia="ru-RU"/>
              </w:rPr>
              <w:t>»</w:t>
            </w:r>
          </w:p>
          <w:p w:rsidR="00333F25" w:rsidRPr="00344AE9" w:rsidRDefault="00333F25" w:rsidP="00BA2CCB">
            <w:pPr>
              <w:spacing w:before="100" w:beforeAutospacing="1" w:after="0" w:line="240" w:lineRule="auto"/>
              <w:ind w:left="14" w:hanging="14"/>
              <w:rPr>
                <w:color w:val="000000"/>
                <w:sz w:val="24"/>
                <w:szCs w:val="24"/>
                <w:lang w:eastAsia="ru-RU"/>
              </w:rPr>
            </w:pPr>
            <w:r w:rsidRPr="00344AE9">
              <w:rPr>
                <w:i/>
                <w:iCs/>
                <w:color w:val="000000"/>
                <w:sz w:val="27"/>
                <w:szCs w:val="27"/>
                <w:lang w:eastAsia="ru-RU"/>
              </w:rPr>
              <w:t xml:space="preserve">Докладчик: </w:t>
            </w:r>
            <w:r>
              <w:rPr>
                <w:i/>
                <w:iCs/>
                <w:color w:val="000000"/>
                <w:sz w:val="27"/>
                <w:szCs w:val="27"/>
                <w:lang w:eastAsia="ru-RU"/>
              </w:rPr>
              <w:t>Лузгина Нина Рустиковна</w:t>
            </w:r>
            <w:r w:rsidRPr="00344AE9">
              <w:rPr>
                <w:i/>
                <w:iCs/>
                <w:color w:val="000000"/>
                <w:sz w:val="27"/>
                <w:szCs w:val="27"/>
                <w:lang w:eastAsia="ru-RU"/>
              </w:rPr>
              <w:t xml:space="preserve">, учитель </w:t>
            </w:r>
            <w:r>
              <w:rPr>
                <w:i/>
                <w:iCs/>
                <w:color w:val="000000"/>
                <w:sz w:val="27"/>
                <w:szCs w:val="27"/>
                <w:lang w:eastAsia="ru-RU"/>
              </w:rPr>
              <w:t>немецкого</w:t>
            </w:r>
            <w:r w:rsidRPr="00344AE9">
              <w:rPr>
                <w:i/>
                <w:iCs/>
                <w:color w:val="000000"/>
                <w:sz w:val="27"/>
                <w:szCs w:val="27"/>
                <w:lang w:eastAsia="ru-RU"/>
              </w:rPr>
              <w:t xml:space="preserve"> языка МАОУ «Гимназия № </w:t>
            </w:r>
            <w:r>
              <w:rPr>
                <w:i/>
                <w:iCs/>
                <w:color w:val="000000"/>
                <w:sz w:val="27"/>
                <w:szCs w:val="27"/>
                <w:lang w:eastAsia="ru-RU"/>
              </w:rPr>
              <w:t>16</w:t>
            </w:r>
            <w:r w:rsidRPr="00344AE9">
              <w:rPr>
                <w:i/>
                <w:iCs/>
                <w:color w:val="000000"/>
                <w:sz w:val="27"/>
                <w:szCs w:val="27"/>
                <w:lang w:eastAsia="ru-RU"/>
              </w:rPr>
              <w:t>» г.</w:t>
            </w:r>
            <w:r>
              <w:rPr>
                <w:i/>
                <w:iCs/>
                <w:color w:val="000000"/>
                <w:sz w:val="27"/>
                <w:szCs w:val="27"/>
                <w:lang w:eastAsia="ru-RU"/>
              </w:rPr>
              <w:t>Кунгура</w:t>
            </w:r>
          </w:p>
        </w:tc>
      </w:tr>
      <w:tr w:rsidR="00333F25" w:rsidRPr="009259FC" w:rsidTr="00BA2CCB">
        <w:trPr>
          <w:trHeight w:val="240"/>
          <w:tblCellSpacing w:w="0" w:type="dxa"/>
        </w:trPr>
        <w:tc>
          <w:tcPr>
            <w:tcW w:w="1534" w:type="dxa"/>
          </w:tcPr>
          <w:p w:rsidR="00333F25" w:rsidRPr="00344AE9" w:rsidRDefault="00333F25" w:rsidP="00344AE9">
            <w:pPr>
              <w:spacing w:before="100" w:beforeAutospacing="1" w:after="115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344AE9">
              <w:rPr>
                <w:color w:val="000000"/>
                <w:sz w:val="27"/>
                <w:szCs w:val="27"/>
                <w:lang w:eastAsia="ru-RU"/>
              </w:rPr>
              <w:t>11:20-11:40</w:t>
            </w:r>
          </w:p>
        </w:tc>
        <w:tc>
          <w:tcPr>
            <w:tcW w:w="7928" w:type="dxa"/>
          </w:tcPr>
          <w:p w:rsidR="00333F25" w:rsidRPr="00BA2CCB" w:rsidRDefault="00333F25" w:rsidP="00BA2CCB">
            <w:pPr>
              <w:spacing w:before="100" w:beforeAutospacing="1" w:after="0" w:line="240" w:lineRule="auto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BA2CCB">
              <w:rPr>
                <w:b/>
                <w:color w:val="000000"/>
                <w:sz w:val="27"/>
                <w:szCs w:val="27"/>
                <w:lang w:eastAsia="ru-RU"/>
              </w:rPr>
              <w:t>Кофе – пауза</w:t>
            </w:r>
          </w:p>
        </w:tc>
      </w:tr>
      <w:tr w:rsidR="00333F25" w:rsidRPr="009259FC" w:rsidTr="00BA2CCB">
        <w:trPr>
          <w:trHeight w:val="240"/>
          <w:tblCellSpacing w:w="0" w:type="dxa"/>
        </w:trPr>
        <w:tc>
          <w:tcPr>
            <w:tcW w:w="1534" w:type="dxa"/>
          </w:tcPr>
          <w:p w:rsidR="00333F25" w:rsidRPr="00344AE9" w:rsidRDefault="00333F25" w:rsidP="00344AE9">
            <w:pPr>
              <w:spacing w:before="100" w:beforeAutospacing="1" w:after="115" w:line="240" w:lineRule="auto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7"/>
                <w:szCs w:val="27"/>
                <w:lang w:eastAsia="ru-RU"/>
              </w:rPr>
              <w:t>11:40-12:2</w:t>
            </w:r>
            <w:r w:rsidRPr="00344AE9">
              <w:rPr>
                <w:color w:val="000000"/>
                <w:sz w:val="27"/>
                <w:szCs w:val="27"/>
                <w:lang w:eastAsia="ru-RU"/>
              </w:rPr>
              <w:t>0</w:t>
            </w:r>
          </w:p>
        </w:tc>
        <w:tc>
          <w:tcPr>
            <w:tcW w:w="7928" w:type="dxa"/>
          </w:tcPr>
          <w:p w:rsidR="00333F25" w:rsidRPr="00344AE9" w:rsidRDefault="00333F25" w:rsidP="00344AE9">
            <w:pPr>
              <w:spacing w:before="100" w:beforeAutospacing="1"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344AE9">
              <w:rPr>
                <w:b/>
                <w:bCs/>
                <w:color w:val="000000"/>
                <w:sz w:val="27"/>
                <w:szCs w:val="27"/>
                <w:lang w:eastAsia="ru-RU"/>
              </w:rPr>
              <w:t xml:space="preserve">Круглый стол «Проблемы </w:t>
            </w:r>
            <w:r>
              <w:rPr>
                <w:b/>
                <w:bCs/>
                <w:color w:val="000000"/>
                <w:sz w:val="27"/>
                <w:szCs w:val="27"/>
                <w:lang w:eastAsia="ru-RU"/>
              </w:rPr>
              <w:t>организации внеурочной деятельности по иностранному языку</w:t>
            </w:r>
            <w:r w:rsidRPr="00824E2B">
              <w:rPr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r>
              <w:rPr>
                <w:b/>
                <w:bCs/>
                <w:color w:val="000000"/>
                <w:sz w:val="27"/>
                <w:szCs w:val="27"/>
                <w:lang w:eastAsia="ru-RU"/>
              </w:rPr>
              <w:t>в современных условиях. Мотивация педагогов</w:t>
            </w:r>
            <w:r w:rsidRPr="00344AE9">
              <w:rPr>
                <w:b/>
                <w:bCs/>
                <w:color w:val="000000"/>
                <w:sz w:val="27"/>
                <w:szCs w:val="27"/>
                <w:lang w:eastAsia="ru-RU"/>
              </w:rPr>
              <w:t>»</w:t>
            </w:r>
          </w:p>
          <w:p w:rsidR="00333F25" w:rsidRPr="00344AE9" w:rsidRDefault="00333F25" w:rsidP="00BA2CCB">
            <w:pPr>
              <w:spacing w:before="100" w:beforeAutospacing="1" w:after="0" w:line="240" w:lineRule="auto"/>
              <w:ind w:left="14" w:hanging="14"/>
              <w:rPr>
                <w:color w:val="000000"/>
                <w:sz w:val="24"/>
                <w:szCs w:val="24"/>
                <w:lang w:eastAsia="ru-RU"/>
              </w:rPr>
            </w:pPr>
            <w:r w:rsidRPr="00344AE9">
              <w:rPr>
                <w:i/>
                <w:iCs/>
                <w:color w:val="000000"/>
                <w:sz w:val="27"/>
                <w:szCs w:val="27"/>
                <w:lang w:eastAsia="ru-RU"/>
              </w:rPr>
              <w:t xml:space="preserve">Ведущий: </w:t>
            </w:r>
            <w:r>
              <w:rPr>
                <w:i/>
                <w:iCs/>
                <w:color w:val="000000"/>
                <w:sz w:val="27"/>
                <w:szCs w:val="27"/>
                <w:lang w:eastAsia="ru-RU"/>
              </w:rPr>
              <w:t>Падукова Маргарита Станиславовна</w:t>
            </w:r>
            <w:r w:rsidRPr="00344AE9">
              <w:rPr>
                <w:i/>
                <w:iCs/>
                <w:color w:val="000000"/>
                <w:sz w:val="27"/>
                <w:szCs w:val="27"/>
                <w:lang w:eastAsia="ru-RU"/>
              </w:rPr>
              <w:t xml:space="preserve">, учитель английского языка МАОУ «Гимназия № </w:t>
            </w:r>
            <w:r>
              <w:rPr>
                <w:i/>
                <w:iCs/>
                <w:color w:val="000000"/>
                <w:sz w:val="27"/>
                <w:szCs w:val="27"/>
                <w:lang w:eastAsia="ru-RU"/>
              </w:rPr>
              <w:t>16</w:t>
            </w:r>
            <w:r w:rsidRPr="00344AE9">
              <w:rPr>
                <w:i/>
                <w:iCs/>
                <w:color w:val="000000"/>
                <w:sz w:val="27"/>
                <w:szCs w:val="27"/>
                <w:lang w:eastAsia="ru-RU"/>
              </w:rPr>
              <w:t>» г.</w:t>
            </w:r>
            <w:r>
              <w:rPr>
                <w:i/>
                <w:iCs/>
                <w:color w:val="000000"/>
                <w:sz w:val="27"/>
                <w:szCs w:val="27"/>
                <w:lang w:eastAsia="ru-RU"/>
              </w:rPr>
              <w:t>Кунгура</w:t>
            </w:r>
          </w:p>
        </w:tc>
      </w:tr>
      <w:tr w:rsidR="00333F25" w:rsidRPr="009259FC" w:rsidTr="00BA2CCB">
        <w:trPr>
          <w:trHeight w:val="240"/>
          <w:tblCellSpacing w:w="0" w:type="dxa"/>
        </w:trPr>
        <w:tc>
          <w:tcPr>
            <w:tcW w:w="1534" w:type="dxa"/>
          </w:tcPr>
          <w:p w:rsidR="00333F25" w:rsidRPr="00344AE9" w:rsidRDefault="00333F25" w:rsidP="00344AE9">
            <w:pPr>
              <w:spacing w:before="100" w:beforeAutospacing="1" w:after="115" w:line="240" w:lineRule="auto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7"/>
                <w:szCs w:val="27"/>
                <w:lang w:eastAsia="ru-RU"/>
              </w:rPr>
              <w:t>12:20-12:3</w:t>
            </w:r>
            <w:r w:rsidRPr="00344AE9">
              <w:rPr>
                <w:color w:val="000000"/>
                <w:sz w:val="27"/>
                <w:szCs w:val="27"/>
                <w:lang w:eastAsia="ru-RU"/>
              </w:rPr>
              <w:t>0</w:t>
            </w:r>
          </w:p>
        </w:tc>
        <w:tc>
          <w:tcPr>
            <w:tcW w:w="7928" w:type="dxa"/>
          </w:tcPr>
          <w:p w:rsidR="00333F25" w:rsidRPr="00344AE9" w:rsidRDefault="00333F25" w:rsidP="00BA2CCB">
            <w:pPr>
              <w:spacing w:before="100" w:beforeAutospacing="1"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344AE9">
              <w:rPr>
                <w:b/>
                <w:bCs/>
                <w:color w:val="000000"/>
                <w:sz w:val="27"/>
                <w:szCs w:val="27"/>
                <w:lang w:eastAsia="ru-RU"/>
              </w:rPr>
              <w:t>Обмен мнениями</w:t>
            </w:r>
          </w:p>
        </w:tc>
      </w:tr>
      <w:tr w:rsidR="00333F25" w:rsidRPr="009259FC" w:rsidTr="00BA2CCB">
        <w:trPr>
          <w:trHeight w:val="300"/>
          <w:tblCellSpacing w:w="0" w:type="dxa"/>
        </w:trPr>
        <w:tc>
          <w:tcPr>
            <w:tcW w:w="1534" w:type="dxa"/>
          </w:tcPr>
          <w:p w:rsidR="00333F25" w:rsidRPr="00344AE9" w:rsidRDefault="00333F25" w:rsidP="00423577">
            <w:pPr>
              <w:spacing w:before="100" w:beforeAutospacing="1" w:after="115" w:line="240" w:lineRule="auto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7"/>
                <w:szCs w:val="27"/>
                <w:lang w:eastAsia="ru-RU"/>
              </w:rPr>
              <w:t>12:3</w:t>
            </w:r>
            <w:r w:rsidRPr="00344AE9">
              <w:rPr>
                <w:color w:val="000000"/>
                <w:sz w:val="27"/>
                <w:szCs w:val="27"/>
                <w:lang w:eastAsia="ru-RU"/>
              </w:rPr>
              <w:t>0-1</w:t>
            </w:r>
            <w:r>
              <w:rPr>
                <w:color w:val="000000"/>
                <w:sz w:val="27"/>
                <w:szCs w:val="27"/>
                <w:lang w:eastAsia="ru-RU"/>
              </w:rPr>
              <w:t>2:4</w:t>
            </w:r>
            <w:r w:rsidRPr="00344AE9">
              <w:rPr>
                <w:color w:val="000000"/>
                <w:sz w:val="27"/>
                <w:szCs w:val="27"/>
                <w:lang w:eastAsia="ru-RU"/>
              </w:rPr>
              <w:t>0</w:t>
            </w:r>
          </w:p>
        </w:tc>
        <w:tc>
          <w:tcPr>
            <w:tcW w:w="7928" w:type="dxa"/>
          </w:tcPr>
          <w:p w:rsidR="00333F25" w:rsidRPr="00344AE9" w:rsidRDefault="00333F25" w:rsidP="00BA2CCB">
            <w:pPr>
              <w:spacing w:before="100" w:beforeAutospacing="1"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344AE9">
              <w:rPr>
                <w:b/>
                <w:bCs/>
                <w:color w:val="000000"/>
                <w:sz w:val="27"/>
                <w:szCs w:val="27"/>
                <w:lang w:eastAsia="ru-RU"/>
              </w:rPr>
              <w:t>Подведение итогов</w:t>
            </w:r>
          </w:p>
        </w:tc>
      </w:tr>
    </w:tbl>
    <w:p w:rsidR="00333F25" w:rsidRDefault="00333F25" w:rsidP="00BA2CCB">
      <w:pPr>
        <w:spacing w:before="100" w:beforeAutospacing="1" w:after="0" w:line="240" w:lineRule="auto"/>
        <w:ind w:left="14" w:hanging="14"/>
        <w:rPr>
          <w:i/>
          <w:color w:val="000000"/>
          <w:sz w:val="24"/>
          <w:szCs w:val="24"/>
          <w:lang w:eastAsia="ru-RU"/>
        </w:rPr>
      </w:pPr>
    </w:p>
    <w:p w:rsidR="00333F25" w:rsidRDefault="00333F25" w:rsidP="00BA2CCB">
      <w:pPr>
        <w:spacing w:before="100" w:beforeAutospacing="1" w:after="0" w:line="240" w:lineRule="auto"/>
        <w:ind w:left="14" w:hanging="14"/>
        <w:rPr>
          <w:i/>
          <w:color w:val="000000"/>
          <w:sz w:val="24"/>
          <w:szCs w:val="24"/>
          <w:lang w:eastAsia="ru-RU"/>
        </w:rPr>
      </w:pPr>
    </w:p>
    <w:p w:rsidR="00333F25" w:rsidRDefault="00333F25" w:rsidP="00347FDE">
      <w:pPr>
        <w:jc w:val="center"/>
        <w:rPr>
          <w:b/>
          <w:sz w:val="28"/>
          <w:szCs w:val="28"/>
        </w:rPr>
      </w:pPr>
    </w:p>
    <w:p w:rsidR="00333F25" w:rsidRPr="00BA2CCB" w:rsidRDefault="00333F25" w:rsidP="00347FDE">
      <w:pPr>
        <w:spacing w:line="240" w:lineRule="auto"/>
        <w:jc w:val="center"/>
        <w:rPr>
          <w:b/>
          <w:sz w:val="28"/>
          <w:szCs w:val="28"/>
          <w:lang w:eastAsia="ru-RU"/>
        </w:rPr>
      </w:pPr>
      <w:r w:rsidRPr="008D5683">
        <w:rPr>
          <w:b/>
          <w:sz w:val="28"/>
          <w:szCs w:val="28"/>
        </w:rPr>
        <w:t xml:space="preserve">Заявка </w:t>
      </w:r>
      <w:r>
        <w:rPr>
          <w:b/>
          <w:sz w:val="28"/>
          <w:szCs w:val="28"/>
        </w:rPr>
        <w:t xml:space="preserve">на участие в Дне ЦИО </w:t>
      </w:r>
      <w:r w:rsidRPr="00BA2CCB">
        <w:rPr>
          <w:b/>
          <w:sz w:val="28"/>
          <w:szCs w:val="28"/>
          <w:lang w:eastAsia="ru-RU"/>
        </w:rPr>
        <w:t>МАОУ «Гимназия № 16» г.Кунгура</w:t>
      </w:r>
    </w:p>
    <w:p w:rsidR="00333F25" w:rsidRPr="00347FDE" w:rsidRDefault="00333F25" w:rsidP="00347FDE">
      <w:pPr>
        <w:spacing w:before="100" w:beforeAutospacing="1"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347FDE">
        <w:rPr>
          <w:b/>
          <w:bCs/>
          <w:color w:val="000000"/>
          <w:sz w:val="28"/>
          <w:szCs w:val="28"/>
          <w:lang w:eastAsia="ru-RU"/>
        </w:rPr>
        <w:t>Тема:</w:t>
      </w:r>
      <w:r w:rsidRPr="00347FDE">
        <w:rPr>
          <w:color w:val="000000"/>
          <w:sz w:val="28"/>
          <w:szCs w:val="28"/>
          <w:lang w:eastAsia="ru-RU"/>
        </w:rPr>
        <w:t> </w:t>
      </w:r>
      <w:r w:rsidRPr="00347FDE">
        <w:rPr>
          <w:b/>
          <w:bCs/>
          <w:color w:val="000000"/>
          <w:sz w:val="28"/>
          <w:szCs w:val="28"/>
          <w:lang w:eastAsia="ru-RU"/>
        </w:rPr>
        <w:t>«Развитие иноязычной компетенции учащихся через создание языковой среды во внеурочное время»</w:t>
      </w:r>
    </w:p>
    <w:p w:rsidR="00333F25" w:rsidRDefault="00333F25" w:rsidP="00347FDE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5787"/>
      </w:tblGrid>
      <w:tr w:rsidR="00333F25" w:rsidRPr="00873465" w:rsidTr="00B27672">
        <w:tc>
          <w:tcPr>
            <w:tcW w:w="3960" w:type="dxa"/>
          </w:tcPr>
          <w:p w:rsidR="00333F25" w:rsidRPr="00873465" w:rsidRDefault="00333F25" w:rsidP="00B27672">
            <w:pPr>
              <w:rPr>
                <w:sz w:val="28"/>
                <w:szCs w:val="28"/>
              </w:rPr>
            </w:pPr>
            <w:r w:rsidRPr="00873465">
              <w:rPr>
                <w:sz w:val="28"/>
                <w:szCs w:val="28"/>
              </w:rPr>
              <w:t>Фамилия, Имя, Отчество (по</w:t>
            </w:r>
            <w:r w:rsidRPr="00873465">
              <w:rPr>
                <w:sz w:val="28"/>
                <w:szCs w:val="28"/>
              </w:rPr>
              <w:t>л</w:t>
            </w:r>
            <w:r w:rsidRPr="00873465">
              <w:rPr>
                <w:sz w:val="28"/>
                <w:szCs w:val="28"/>
              </w:rPr>
              <w:t xml:space="preserve">ностью) </w:t>
            </w:r>
          </w:p>
        </w:tc>
        <w:tc>
          <w:tcPr>
            <w:tcW w:w="5787" w:type="dxa"/>
          </w:tcPr>
          <w:p w:rsidR="00333F25" w:rsidRPr="00873465" w:rsidRDefault="00333F25" w:rsidP="00B27672">
            <w:pPr>
              <w:rPr>
                <w:sz w:val="28"/>
                <w:szCs w:val="28"/>
              </w:rPr>
            </w:pPr>
          </w:p>
        </w:tc>
      </w:tr>
      <w:tr w:rsidR="00333F25" w:rsidRPr="00873465" w:rsidTr="00B27672">
        <w:tc>
          <w:tcPr>
            <w:tcW w:w="3960" w:type="dxa"/>
          </w:tcPr>
          <w:p w:rsidR="00333F25" w:rsidRPr="00873465" w:rsidRDefault="00333F25" w:rsidP="00B27672">
            <w:pPr>
              <w:rPr>
                <w:sz w:val="28"/>
                <w:szCs w:val="28"/>
              </w:rPr>
            </w:pPr>
            <w:r w:rsidRPr="00873465">
              <w:rPr>
                <w:sz w:val="28"/>
                <w:szCs w:val="28"/>
              </w:rPr>
              <w:t xml:space="preserve">Территория </w:t>
            </w:r>
          </w:p>
        </w:tc>
        <w:tc>
          <w:tcPr>
            <w:tcW w:w="5787" w:type="dxa"/>
          </w:tcPr>
          <w:p w:rsidR="00333F25" w:rsidRPr="00873465" w:rsidRDefault="00333F25" w:rsidP="00B27672">
            <w:pPr>
              <w:rPr>
                <w:sz w:val="28"/>
                <w:szCs w:val="28"/>
              </w:rPr>
            </w:pPr>
          </w:p>
        </w:tc>
      </w:tr>
      <w:tr w:rsidR="00333F25" w:rsidRPr="00873465" w:rsidTr="00B27672">
        <w:tc>
          <w:tcPr>
            <w:tcW w:w="3960" w:type="dxa"/>
          </w:tcPr>
          <w:p w:rsidR="00333F25" w:rsidRPr="00873465" w:rsidRDefault="00333F25" w:rsidP="00B27672">
            <w:pPr>
              <w:rPr>
                <w:sz w:val="28"/>
                <w:szCs w:val="28"/>
              </w:rPr>
            </w:pPr>
            <w:r w:rsidRPr="00873465">
              <w:rPr>
                <w:sz w:val="28"/>
                <w:szCs w:val="28"/>
              </w:rPr>
              <w:t>Наименование образовател</w:t>
            </w:r>
            <w:r w:rsidRPr="00873465">
              <w:rPr>
                <w:sz w:val="28"/>
                <w:szCs w:val="28"/>
              </w:rPr>
              <w:t>ь</w:t>
            </w:r>
            <w:r w:rsidRPr="00873465">
              <w:rPr>
                <w:sz w:val="28"/>
                <w:szCs w:val="28"/>
              </w:rPr>
              <w:t>ного учреждения</w:t>
            </w:r>
          </w:p>
        </w:tc>
        <w:tc>
          <w:tcPr>
            <w:tcW w:w="5787" w:type="dxa"/>
          </w:tcPr>
          <w:p w:rsidR="00333F25" w:rsidRPr="00873465" w:rsidRDefault="00333F25" w:rsidP="00B27672">
            <w:pPr>
              <w:rPr>
                <w:sz w:val="28"/>
                <w:szCs w:val="28"/>
              </w:rPr>
            </w:pPr>
          </w:p>
        </w:tc>
      </w:tr>
      <w:tr w:rsidR="00333F25" w:rsidRPr="00873465" w:rsidTr="00B27672">
        <w:tc>
          <w:tcPr>
            <w:tcW w:w="3960" w:type="dxa"/>
          </w:tcPr>
          <w:p w:rsidR="00333F25" w:rsidRPr="00873465" w:rsidRDefault="00333F25" w:rsidP="00B27672">
            <w:pPr>
              <w:rPr>
                <w:sz w:val="28"/>
                <w:szCs w:val="28"/>
              </w:rPr>
            </w:pPr>
            <w:r w:rsidRPr="00873465">
              <w:rPr>
                <w:sz w:val="28"/>
                <w:szCs w:val="28"/>
              </w:rPr>
              <w:t>Адрес образовательного учр</w:t>
            </w:r>
            <w:r w:rsidRPr="00873465">
              <w:rPr>
                <w:sz w:val="28"/>
                <w:szCs w:val="28"/>
              </w:rPr>
              <w:t>е</w:t>
            </w:r>
            <w:r w:rsidRPr="00873465">
              <w:rPr>
                <w:sz w:val="28"/>
                <w:szCs w:val="28"/>
              </w:rPr>
              <w:t xml:space="preserve">ждения </w:t>
            </w:r>
          </w:p>
        </w:tc>
        <w:tc>
          <w:tcPr>
            <w:tcW w:w="5787" w:type="dxa"/>
          </w:tcPr>
          <w:p w:rsidR="00333F25" w:rsidRPr="00873465" w:rsidRDefault="00333F25" w:rsidP="00B27672">
            <w:pPr>
              <w:rPr>
                <w:sz w:val="28"/>
                <w:szCs w:val="28"/>
              </w:rPr>
            </w:pPr>
          </w:p>
        </w:tc>
      </w:tr>
      <w:tr w:rsidR="00333F25" w:rsidRPr="00873465" w:rsidTr="00B27672">
        <w:tc>
          <w:tcPr>
            <w:tcW w:w="3960" w:type="dxa"/>
          </w:tcPr>
          <w:p w:rsidR="00333F25" w:rsidRPr="00873465" w:rsidRDefault="00333F25" w:rsidP="00B27672">
            <w:pPr>
              <w:rPr>
                <w:sz w:val="28"/>
                <w:szCs w:val="28"/>
              </w:rPr>
            </w:pPr>
            <w:r w:rsidRPr="00873465">
              <w:rPr>
                <w:sz w:val="28"/>
                <w:szCs w:val="28"/>
              </w:rPr>
              <w:t>Должность</w:t>
            </w:r>
          </w:p>
        </w:tc>
        <w:tc>
          <w:tcPr>
            <w:tcW w:w="5787" w:type="dxa"/>
          </w:tcPr>
          <w:p w:rsidR="00333F25" w:rsidRPr="00873465" w:rsidRDefault="00333F25" w:rsidP="00B27672">
            <w:pPr>
              <w:rPr>
                <w:sz w:val="28"/>
                <w:szCs w:val="28"/>
              </w:rPr>
            </w:pPr>
          </w:p>
        </w:tc>
      </w:tr>
      <w:tr w:rsidR="00333F25" w:rsidRPr="00873465" w:rsidTr="00B27672">
        <w:tc>
          <w:tcPr>
            <w:tcW w:w="3960" w:type="dxa"/>
          </w:tcPr>
          <w:p w:rsidR="00333F25" w:rsidRPr="00873465" w:rsidRDefault="00333F25" w:rsidP="00B27672">
            <w:pPr>
              <w:rPr>
                <w:sz w:val="28"/>
                <w:szCs w:val="28"/>
              </w:rPr>
            </w:pPr>
            <w:r w:rsidRPr="00873465">
              <w:rPr>
                <w:sz w:val="28"/>
                <w:szCs w:val="28"/>
              </w:rPr>
              <w:t xml:space="preserve">Контактный телефон (сотовый, рабочий, домашний) </w:t>
            </w:r>
          </w:p>
        </w:tc>
        <w:tc>
          <w:tcPr>
            <w:tcW w:w="5787" w:type="dxa"/>
          </w:tcPr>
          <w:p w:rsidR="00333F25" w:rsidRPr="00873465" w:rsidRDefault="00333F25" w:rsidP="00B27672">
            <w:pPr>
              <w:rPr>
                <w:sz w:val="28"/>
                <w:szCs w:val="28"/>
              </w:rPr>
            </w:pPr>
          </w:p>
        </w:tc>
      </w:tr>
      <w:tr w:rsidR="00333F25" w:rsidRPr="00873465" w:rsidTr="00B27672">
        <w:tc>
          <w:tcPr>
            <w:tcW w:w="3960" w:type="dxa"/>
          </w:tcPr>
          <w:p w:rsidR="00333F25" w:rsidRPr="00873465" w:rsidRDefault="00333F25" w:rsidP="00B27672">
            <w:pPr>
              <w:rPr>
                <w:sz w:val="28"/>
                <w:szCs w:val="28"/>
              </w:rPr>
            </w:pPr>
            <w:r w:rsidRPr="00873465">
              <w:rPr>
                <w:sz w:val="28"/>
                <w:szCs w:val="28"/>
              </w:rPr>
              <w:t xml:space="preserve">Адрес электронной почты  </w:t>
            </w:r>
          </w:p>
        </w:tc>
        <w:tc>
          <w:tcPr>
            <w:tcW w:w="5787" w:type="dxa"/>
          </w:tcPr>
          <w:p w:rsidR="00333F25" w:rsidRPr="00873465" w:rsidRDefault="00333F25" w:rsidP="00B27672">
            <w:pPr>
              <w:rPr>
                <w:sz w:val="28"/>
                <w:szCs w:val="28"/>
              </w:rPr>
            </w:pPr>
          </w:p>
        </w:tc>
      </w:tr>
    </w:tbl>
    <w:p w:rsidR="00333F25" w:rsidRPr="008D5683" w:rsidRDefault="00333F25" w:rsidP="00347FDE">
      <w:pPr>
        <w:rPr>
          <w:sz w:val="28"/>
          <w:szCs w:val="28"/>
        </w:rPr>
      </w:pPr>
    </w:p>
    <w:p w:rsidR="00333F25" w:rsidRPr="00D86B01" w:rsidRDefault="00333F25" w:rsidP="00347FDE">
      <w:pPr>
        <w:ind w:firstLine="567"/>
        <w:jc w:val="both"/>
        <w:rPr>
          <w:color w:val="5E6061"/>
          <w:sz w:val="28"/>
          <w:szCs w:val="28"/>
          <w:shd w:val="clear" w:color="auto" w:fill="FFFFFF"/>
        </w:rPr>
      </w:pPr>
      <w:r w:rsidRPr="00D86B01">
        <w:rPr>
          <w:sz w:val="28"/>
          <w:szCs w:val="28"/>
        </w:rPr>
        <w:t>Заявки на участие направлять не позднее 2</w:t>
      </w:r>
      <w:r>
        <w:rPr>
          <w:sz w:val="28"/>
          <w:szCs w:val="28"/>
        </w:rPr>
        <w:t>3</w:t>
      </w:r>
      <w:r w:rsidRPr="00D86B01">
        <w:rPr>
          <w:sz w:val="28"/>
          <w:szCs w:val="28"/>
        </w:rPr>
        <w:t xml:space="preserve"> августа 2012 года по адресу эле</w:t>
      </w:r>
      <w:r w:rsidRPr="00D86B01">
        <w:rPr>
          <w:sz w:val="28"/>
          <w:szCs w:val="28"/>
        </w:rPr>
        <w:t>к</w:t>
      </w:r>
      <w:r w:rsidRPr="00D86B01">
        <w:rPr>
          <w:sz w:val="28"/>
          <w:szCs w:val="28"/>
        </w:rPr>
        <w:t xml:space="preserve">тронной почты </w:t>
      </w:r>
      <w:hyperlink r:id="rId5" w:history="1">
        <w:r w:rsidRPr="00347FDE">
          <w:rPr>
            <w:rStyle w:val="Hyperlink"/>
            <w:b/>
            <w:sz w:val="28"/>
            <w:szCs w:val="28"/>
            <w:lang w:val="en-US" w:eastAsia="ru-RU"/>
          </w:rPr>
          <w:t>emr</w:t>
        </w:r>
        <w:r w:rsidRPr="00347FDE">
          <w:rPr>
            <w:rStyle w:val="Hyperlink"/>
            <w:b/>
            <w:sz w:val="28"/>
            <w:szCs w:val="28"/>
            <w:lang w:eastAsia="ru-RU"/>
          </w:rPr>
          <w:t>2408@</w:t>
        </w:r>
        <w:r w:rsidRPr="00347FDE">
          <w:rPr>
            <w:rStyle w:val="Hyperlink"/>
            <w:b/>
            <w:sz w:val="28"/>
            <w:szCs w:val="28"/>
            <w:lang w:val="en-US" w:eastAsia="ru-RU"/>
          </w:rPr>
          <w:t>yandex</w:t>
        </w:r>
        <w:r w:rsidRPr="00347FDE">
          <w:rPr>
            <w:rStyle w:val="Hyperlink"/>
            <w:b/>
            <w:sz w:val="28"/>
            <w:szCs w:val="28"/>
            <w:lang w:eastAsia="ru-RU"/>
          </w:rPr>
          <w:t>.</w:t>
        </w:r>
        <w:r w:rsidRPr="00347FDE">
          <w:rPr>
            <w:rStyle w:val="Hyperlink"/>
            <w:b/>
            <w:sz w:val="28"/>
            <w:szCs w:val="28"/>
            <w:lang w:val="en-US" w:eastAsia="ru-RU"/>
          </w:rPr>
          <w:t>ru</w:t>
        </w:r>
      </w:hyperlink>
    </w:p>
    <w:p w:rsidR="00333F25" w:rsidRDefault="00333F25" w:rsidP="00347FD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Контактное лицо: Рожкова Елена Михайловна, </w:t>
      </w:r>
      <w:r w:rsidRPr="00347FDE">
        <w:rPr>
          <w:iCs/>
          <w:color w:val="000000"/>
          <w:sz w:val="27"/>
          <w:szCs w:val="27"/>
          <w:lang w:eastAsia="ru-RU"/>
        </w:rPr>
        <w:t>заместитель директора по научно-методической  работе МАОУ «Гимназия №16» г.Кунгура</w:t>
      </w:r>
      <w:r>
        <w:rPr>
          <w:sz w:val="28"/>
          <w:szCs w:val="28"/>
        </w:rPr>
        <w:t>.</w:t>
      </w:r>
    </w:p>
    <w:p w:rsidR="00333F25" w:rsidRPr="00347FDE" w:rsidRDefault="00333F25" w:rsidP="00347FDE">
      <w:pPr>
        <w:ind w:firstLine="567"/>
        <w:jc w:val="both"/>
        <w:rPr>
          <w:sz w:val="28"/>
          <w:szCs w:val="28"/>
        </w:rPr>
      </w:pPr>
      <w:r w:rsidRPr="00347FDE">
        <w:rPr>
          <w:color w:val="000000"/>
          <w:sz w:val="28"/>
          <w:szCs w:val="28"/>
          <w:lang w:eastAsia="ru-RU"/>
        </w:rPr>
        <w:t>Телефон для справок:  8(34271) 3-14-93,  3-12-08</w:t>
      </w:r>
      <w:r>
        <w:rPr>
          <w:color w:val="000000"/>
          <w:sz w:val="28"/>
          <w:szCs w:val="28"/>
          <w:lang w:eastAsia="ru-RU"/>
        </w:rPr>
        <w:t>.</w:t>
      </w:r>
    </w:p>
    <w:p w:rsidR="00333F25" w:rsidRDefault="00333F25"/>
    <w:sectPr w:rsidR="00333F25" w:rsidSect="00BA2CCB"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ED6C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8A2CB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2F6F0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29EE1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74C2C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E0C0A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530C3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996E2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FA49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52ED4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4AE9"/>
    <w:rsid w:val="00001A5B"/>
    <w:rsid w:val="00001CFC"/>
    <w:rsid w:val="0000576D"/>
    <w:rsid w:val="00005E51"/>
    <w:rsid w:val="000063BE"/>
    <w:rsid w:val="000068E9"/>
    <w:rsid w:val="00011E96"/>
    <w:rsid w:val="00013350"/>
    <w:rsid w:val="00014777"/>
    <w:rsid w:val="00022CE5"/>
    <w:rsid w:val="00022CEA"/>
    <w:rsid w:val="00030027"/>
    <w:rsid w:val="0003099D"/>
    <w:rsid w:val="00032706"/>
    <w:rsid w:val="0003474F"/>
    <w:rsid w:val="000379F0"/>
    <w:rsid w:val="00040CE2"/>
    <w:rsid w:val="00041E1D"/>
    <w:rsid w:val="00041FA4"/>
    <w:rsid w:val="00044978"/>
    <w:rsid w:val="00044AD2"/>
    <w:rsid w:val="00045CD0"/>
    <w:rsid w:val="0005056F"/>
    <w:rsid w:val="000511B9"/>
    <w:rsid w:val="0005163B"/>
    <w:rsid w:val="000528CD"/>
    <w:rsid w:val="00053EA2"/>
    <w:rsid w:val="00054AE5"/>
    <w:rsid w:val="000603AD"/>
    <w:rsid w:val="00061A54"/>
    <w:rsid w:val="000633F3"/>
    <w:rsid w:val="00064B5A"/>
    <w:rsid w:val="000653DA"/>
    <w:rsid w:val="00067355"/>
    <w:rsid w:val="000705D3"/>
    <w:rsid w:val="00072A73"/>
    <w:rsid w:val="00073CAD"/>
    <w:rsid w:val="00074325"/>
    <w:rsid w:val="00084C31"/>
    <w:rsid w:val="000858EB"/>
    <w:rsid w:val="00086D03"/>
    <w:rsid w:val="00087B03"/>
    <w:rsid w:val="00091FA0"/>
    <w:rsid w:val="00093EFD"/>
    <w:rsid w:val="00093FB6"/>
    <w:rsid w:val="00094342"/>
    <w:rsid w:val="00097BB7"/>
    <w:rsid w:val="000B5CC6"/>
    <w:rsid w:val="000B6BD2"/>
    <w:rsid w:val="000B7586"/>
    <w:rsid w:val="000C01D5"/>
    <w:rsid w:val="000C09AB"/>
    <w:rsid w:val="000C1833"/>
    <w:rsid w:val="000C5C09"/>
    <w:rsid w:val="000D0A36"/>
    <w:rsid w:val="000D151F"/>
    <w:rsid w:val="000D4875"/>
    <w:rsid w:val="000D73B1"/>
    <w:rsid w:val="000D7A04"/>
    <w:rsid w:val="000E478A"/>
    <w:rsid w:val="000F0FDE"/>
    <w:rsid w:val="000F5823"/>
    <w:rsid w:val="000F5C9C"/>
    <w:rsid w:val="000F5CD1"/>
    <w:rsid w:val="000F5FE6"/>
    <w:rsid w:val="000F6183"/>
    <w:rsid w:val="000F6859"/>
    <w:rsid w:val="000F6B2F"/>
    <w:rsid w:val="000F73BA"/>
    <w:rsid w:val="000F7804"/>
    <w:rsid w:val="001009AC"/>
    <w:rsid w:val="00102B76"/>
    <w:rsid w:val="001076B8"/>
    <w:rsid w:val="0011293A"/>
    <w:rsid w:val="0011379F"/>
    <w:rsid w:val="00113C8C"/>
    <w:rsid w:val="001143E0"/>
    <w:rsid w:val="00121983"/>
    <w:rsid w:val="00124993"/>
    <w:rsid w:val="0012576F"/>
    <w:rsid w:val="00125DEC"/>
    <w:rsid w:val="00126FBE"/>
    <w:rsid w:val="00130AD7"/>
    <w:rsid w:val="00130E58"/>
    <w:rsid w:val="00132521"/>
    <w:rsid w:val="00132C5D"/>
    <w:rsid w:val="0013621B"/>
    <w:rsid w:val="00140607"/>
    <w:rsid w:val="00141FA5"/>
    <w:rsid w:val="00142FD0"/>
    <w:rsid w:val="001472F7"/>
    <w:rsid w:val="0015473C"/>
    <w:rsid w:val="00164F52"/>
    <w:rsid w:val="00165422"/>
    <w:rsid w:val="001668BB"/>
    <w:rsid w:val="00166C35"/>
    <w:rsid w:val="00167F76"/>
    <w:rsid w:val="0017255A"/>
    <w:rsid w:val="00176BFA"/>
    <w:rsid w:val="00176C2E"/>
    <w:rsid w:val="0018329D"/>
    <w:rsid w:val="00185433"/>
    <w:rsid w:val="00187BF3"/>
    <w:rsid w:val="001966F6"/>
    <w:rsid w:val="001971BF"/>
    <w:rsid w:val="001A3DF1"/>
    <w:rsid w:val="001A5ADD"/>
    <w:rsid w:val="001A6A56"/>
    <w:rsid w:val="001B0971"/>
    <w:rsid w:val="001B6D1E"/>
    <w:rsid w:val="001B7817"/>
    <w:rsid w:val="001B7F1D"/>
    <w:rsid w:val="001C11FC"/>
    <w:rsid w:val="001C1BCB"/>
    <w:rsid w:val="001C2575"/>
    <w:rsid w:val="001C43BB"/>
    <w:rsid w:val="001C537B"/>
    <w:rsid w:val="001C6276"/>
    <w:rsid w:val="001C6922"/>
    <w:rsid w:val="001D3C5E"/>
    <w:rsid w:val="001D7F21"/>
    <w:rsid w:val="001E1B41"/>
    <w:rsid w:val="001E34B9"/>
    <w:rsid w:val="001E4FE2"/>
    <w:rsid w:val="001E7662"/>
    <w:rsid w:val="001F039A"/>
    <w:rsid w:val="001F21DE"/>
    <w:rsid w:val="001F47C5"/>
    <w:rsid w:val="001F594F"/>
    <w:rsid w:val="001F5F26"/>
    <w:rsid w:val="00200CC9"/>
    <w:rsid w:val="00203D2C"/>
    <w:rsid w:val="00204022"/>
    <w:rsid w:val="00207940"/>
    <w:rsid w:val="00210532"/>
    <w:rsid w:val="00210A37"/>
    <w:rsid w:val="0021341D"/>
    <w:rsid w:val="0021477D"/>
    <w:rsid w:val="00214B7A"/>
    <w:rsid w:val="002166B6"/>
    <w:rsid w:val="002218E7"/>
    <w:rsid w:val="00221B53"/>
    <w:rsid w:val="0022230A"/>
    <w:rsid w:val="00224AAA"/>
    <w:rsid w:val="00227A08"/>
    <w:rsid w:val="002309B8"/>
    <w:rsid w:val="00235459"/>
    <w:rsid w:val="0023765D"/>
    <w:rsid w:val="00242EBC"/>
    <w:rsid w:val="00242EF3"/>
    <w:rsid w:val="0024599C"/>
    <w:rsid w:val="002463ED"/>
    <w:rsid w:val="002476C4"/>
    <w:rsid w:val="0024787E"/>
    <w:rsid w:val="00254471"/>
    <w:rsid w:val="00256A2B"/>
    <w:rsid w:val="0025707B"/>
    <w:rsid w:val="002603D6"/>
    <w:rsid w:val="00260C58"/>
    <w:rsid w:val="00261D53"/>
    <w:rsid w:val="00264718"/>
    <w:rsid w:val="0026581F"/>
    <w:rsid w:val="0026770D"/>
    <w:rsid w:val="00270412"/>
    <w:rsid w:val="0027091B"/>
    <w:rsid w:val="0027197A"/>
    <w:rsid w:val="002724D7"/>
    <w:rsid w:val="0027265F"/>
    <w:rsid w:val="00272937"/>
    <w:rsid w:val="00273434"/>
    <w:rsid w:val="00273445"/>
    <w:rsid w:val="00275029"/>
    <w:rsid w:val="0027572E"/>
    <w:rsid w:val="0028700C"/>
    <w:rsid w:val="002925FF"/>
    <w:rsid w:val="00292E9C"/>
    <w:rsid w:val="00294C39"/>
    <w:rsid w:val="00296F8E"/>
    <w:rsid w:val="00297BB2"/>
    <w:rsid w:val="002A43F5"/>
    <w:rsid w:val="002A5218"/>
    <w:rsid w:val="002A6A3A"/>
    <w:rsid w:val="002B221F"/>
    <w:rsid w:val="002B2A08"/>
    <w:rsid w:val="002B4AAD"/>
    <w:rsid w:val="002B5DBB"/>
    <w:rsid w:val="002B7417"/>
    <w:rsid w:val="002C1877"/>
    <w:rsid w:val="002C4DB7"/>
    <w:rsid w:val="002C4DDF"/>
    <w:rsid w:val="002C7643"/>
    <w:rsid w:val="002D0068"/>
    <w:rsid w:val="002D5911"/>
    <w:rsid w:val="002D7B8F"/>
    <w:rsid w:val="002E2539"/>
    <w:rsid w:val="002E3FBC"/>
    <w:rsid w:val="002E5466"/>
    <w:rsid w:val="002F0E24"/>
    <w:rsid w:val="002F37D8"/>
    <w:rsid w:val="002F5E05"/>
    <w:rsid w:val="0030179D"/>
    <w:rsid w:val="0030243A"/>
    <w:rsid w:val="00302638"/>
    <w:rsid w:val="003037D1"/>
    <w:rsid w:val="00304DD2"/>
    <w:rsid w:val="00310FDA"/>
    <w:rsid w:val="00314C89"/>
    <w:rsid w:val="00316890"/>
    <w:rsid w:val="00317791"/>
    <w:rsid w:val="00320BFA"/>
    <w:rsid w:val="00321F66"/>
    <w:rsid w:val="00333BDB"/>
    <w:rsid w:val="00333E1D"/>
    <w:rsid w:val="00333F25"/>
    <w:rsid w:val="003349D3"/>
    <w:rsid w:val="00335099"/>
    <w:rsid w:val="003378FC"/>
    <w:rsid w:val="00341D53"/>
    <w:rsid w:val="00344AE9"/>
    <w:rsid w:val="003451AF"/>
    <w:rsid w:val="00347FDE"/>
    <w:rsid w:val="00350FA9"/>
    <w:rsid w:val="0035170B"/>
    <w:rsid w:val="00351A5F"/>
    <w:rsid w:val="00351ACC"/>
    <w:rsid w:val="00352C6D"/>
    <w:rsid w:val="0035316C"/>
    <w:rsid w:val="00354B5B"/>
    <w:rsid w:val="00357219"/>
    <w:rsid w:val="0036014D"/>
    <w:rsid w:val="003638E8"/>
    <w:rsid w:val="00363DC0"/>
    <w:rsid w:val="00363F07"/>
    <w:rsid w:val="00375D42"/>
    <w:rsid w:val="0037618B"/>
    <w:rsid w:val="00376C56"/>
    <w:rsid w:val="003772C4"/>
    <w:rsid w:val="00381FC4"/>
    <w:rsid w:val="00382276"/>
    <w:rsid w:val="00387314"/>
    <w:rsid w:val="00387D5A"/>
    <w:rsid w:val="00390C31"/>
    <w:rsid w:val="00391693"/>
    <w:rsid w:val="00393ABC"/>
    <w:rsid w:val="00394F42"/>
    <w:rsid w:val="0039634F"/>
    <w:rsid w:val="00397FFC"/>
    <w:rsid w:val="003A131F"/>
    <w:rsid w:val="003A3042"/>
    <w:rsid w:val="003A51A4"/>
    <w:rsid w:val="003A7256"/>
    <w:rsid w:val="003B2803"/>
    <w:rsid w:val="003B5AF2"/>
    <w:rsid w:val="003B7268"/>
    <w:rsid w:val="003C1B70"/>
    <w:rsid w:val="003C28B1"/>
    <w:rsid w:val="003C2FC4"/>
    <w:rsid w:val="003C503E"/>
    <w:rsid w:val="003C53AE"/>
    <w:rsid w:val="003C7010"/>
    <w:rsid w:val="003C7ED7"/>
    <w:rsid w:val="003D128D"/>
    <w:rsid w:val="003D3D38"/>
    <w:rsid w:val="003E0CB7"/>
    <w:rsid w:val="003E4792"/>
    <w:rsid w:val="003E6196"/>
    <w:rsid w:val="003E7FC6"/>
    <w:rsid w:val="003F26DA"/>
    <w:rsid w:val="003F4B97"/>
    <w:rsid w:val="00404D28"/>
    <w:rsid w:val="004052E1"/>
    <w:rsid w:val="00406FB1"/>
    <w:rsid w:val="00410030"/>
    <w:rsid w:val="004102CA"/>
    <w:rsid w:val="00410628"/>
    <w:rsid w:val="004155FF"/>
    <w:rsid w:val="00415A0E"/>
    <w:rsid w:val="00415E73"/>
    <w:rsid w:val="00416BA3"/>
    <w:rsid w:val="00417E91"/>
    <w:rsid w:val="00420857"/>
    <w:rsid w:val="0042240F"/>
    <w:rsid w:val="00423577"/>
    <w:rsid w:val="004242F5"/>
    <w:rsid w:val="004248BA"/>
    <w:rsid w:val="00424BC1"/>
    <w:rsid w:val="004267D8"/>
    <w:rsid w:val="00430342"/>
    <w:rsid w:val="0043207C"/>
    <w:rsid w:val="0043368E"/>
    <w:rsid w:val="00433B74"/>
    <w:rsid w:val="00436C40"/>
    <w:rsid w:val="004373FA"/>
    <w:rsid w:val="00440C99"/>
    <w:rsid w:val="004430A0"/>
    <w:rsid w:val="00443B04"/>
    <w:rsid w:val="00443B3F"/>
    <w:rsid w:val="00443C4F"/>
    <w:rsid w:val="0044523F"/>
    <w:rsid w:val="00446E24"/>
    <w:rsid w:val="004611A3"/>
    <w:rsid w:val="00463683"/>
    <w:rsid w:val="004674B5"/>
    <w:rsid w:val="004708DF"/>
    <w:rsid w:val="00473056"/>
    <w:rsid w:val="00475669"/>
    <w:rsid w:val="00476A74"/>
    <w:rsid w:val="004805A7"/>
    <w:rsid w:val="00481F6B"/>
    <w:rsid w:val="00484924"/>
    <w:rsid w:val="00491A72"/>
    <w:rsid w:val="004928ED"/>
    <w:rsid w:val="00494122"/>
    <w:rsid w:val="004962C5"/>
    <w:rsid w:val="004965C5"/>
    <w:rsid w:val="004972EC"/>
    <w:rsid w:val="004A0652"/>
    <w:rsid w:val="004A09FB"/>
    <w:rsid w:val="004A2537"/>
    <w:rsid w:val="004A4FA3"/>
    <w:rsid w:val="004A6AC6"/>
    <w:rsid w:val="004B2A45"/>
    <w:rsid w:val="004B339A"/>
    <w:rsid w:val="004B5C63"/>
    <w:rsid w:val="004B63E8"/>
    <w:rsid w:val="004C050E"/>
    <w:rsid w:val="004C10F5"/>
    <w:rsid w:val="004C11DA"/>
    <w:rsid w:val="004C1EED"/>
    <w:rsid w:val="004C25DD"/>
    <w:rsid w:val="004C3D3E"/>
    <w:rsid w:val="004C75E8"/>
    <w:rsid w:val="004D28AC"/>
    <w:rsid w:val="004D3572"/>
    <w:rsid w:val="004D520A"/>
    <w:rsid w:val="004D6601"/>
    <w:rsid w:val="004D7A7F"/>
    <w:rsid w:val="004E205F"/>
    <w:rsid w:val="004F0A72"/>
    <w:rsid w:val="004F0EE2"/>
    <w:rsid w:val="004F112D"/>
    <w:rsid w:val="004F4D99"/>
    <w:rsid w:val="004F5372"/>
    <w:rsid w:val="004F6523"/>
    <w:rsid w:val="004F76A1"/>
    <w:rsid w:val="00502663"/>
    <w:rsid w:val="00502A47"/>
    <w:rsid w:val="0050373A"/>
    <w:rsid w:val="005064BF"/>
    <w:rsid w:val="0050724F"/>
    <w:rsid w:val="005125B5"/>
    <w:rsid w:val="00512B5F"/>
    <w:rsid w:val="005143D1"/>
    <w:rsid w:val="0051651E"/>
    <w:rsid w:val="005174AE"/>
    <w:rsid w:val="00521BB7"/>
    <w:rsid w:val="00526160"/>
    <w:rsid w:val="0052623B"/>
    <w:rsid w:val="005266CB"/>
    <w:rsid w:val="00530816"/>
    <w:rsid w:val="00530BE7"/>
    <w:rsid w:val="00535B47"/>
    <w:rsid w:val="00536645"/>
    <w:rsid w:val="00536C7C"/>
    <w:rsid w:val="00540868"/>
    <w:rsid w:val="00540873"/>
    <w:rsid w:val="00545DFD"/>
    <w:rsid w:val="00545E1B"/>
    <w:rsid w:val="005467B7"/>
    <w:rsid w:val="00550772"/>
    <w:rsid w:val="00553104"/>
    <w:rsid w:val="00561FD1"/>
    <w:rsid w:val="00563023"/>
    <w:rsid w:val="005631DB"/>
    <w:rsid w:val="00564016"/>
    <w:rsid w:val="0056547B"/>
    <w:rsid w:val="005772AC"/>
    <w:rsid w:val="00577801"/>
    <w:rsid w:val="00580B1E"/>
    <w:rsid w:val="00582B87"/>
    <w:rsid w:val="00583395"/>
    <w:rsid w:val="00583624"/>
    <w:rsid w:val="005870EF"/>
    <w:rsid w:val="0059257D"/>
    <w:rsid w:val="00592C6D"/>
    <w:rsid w:val="0059411F"/>
    <w:rsid w:val="0059433B"/>
    <w:rsid w:val="00595521"/>
    <w:rsid w:val="00596998"/>
    <w:rsid w:val="00597A1C"/>
    <w:rsid w:val="005A077D"/>
    <w:rsid w:val="005A0FAF"/>
    <w:rsid w:val="005A24D6"/>
    <w:rsid w:val="005A56FD"/>
    <w:rsid w:val="005A6BD3"/>
    <w:rsid w:val="005B553A"/>
    <w:rsid w:val="005C11AE"/>
    <w:rsid w:val="005C2A85"/>
    <w:rsid w:val="005C7601"/>
    <w:rsid w:val="005D301C"/>
    <w:rsid w:val="005D4D71"/>
    <w:rsid w:val="005F136E"/>
    <w:rsid w:val="005F1668"/>
    <w:rsid w:val="005F2AB3"/>
    <w:rsid w:val="00600FCE"/>
    <w:rsid w:val="00602597"/>
    <w:rsid w:val="00602C76"/>
    <w:rsid w:val="00605D8C"/>
    <w:rsid w:val="006145B5"/>
    <w:rsid w:val="00615725"/>
    <w:rsid w:val="0061598B"/>
    <w:rsid w:val="00616011"/>
    <w:rsid w:val="006173B6"/>
    <w:rsid w:val="0062207C"/>
    <w:rsid w:val="00622E0F"/>
    <w:rsid w:val="00623C9D"/>
    <w:rsid w:val="00624231"/>
    <w:rsid w:val="00624784"/>
    <w:rsid w:val="00627877"/>
    <w:rsid w:val="006346A5"/>
    <w:rsid w:val="00636A56"/>
    <w:rsid w:val="00637C6F"/>
    <w:rsid w:val="006401EC"/>
    <w:rsid w:val="006413AE"/>
    <w:rsid w:val="00641E1E"/>
    <w:rsid w:val="00642CF6"/>
    <w:rsid w:val="0064383A"/>
    <w:rsid w:val="006438A0"/>
    <w:rsid w:val="00646337"/>
    <w:rsid w:val="00650DA6"/>
    <w:rsid w:val="00651DED"/>
    <w:rsid w:val="00652575"/>
    <w:rsid w:val="0065349A"/>
    <w:rsid w:val="0065368E"/>
    <w:rsid w:val="00654589"/>
    <w:rsid w:val="00655807"/>
    <w:rsid w:val="00656013"/>
    <w:rsid w:val="00662B2E"/>
    <w:rsid w:val="0066362E"/>
    <w:rsid w:val="00664315"/>
    <w:rsid w:val="00675D67"/>
    <w:rsid w:val="00680066"/>
    <w:rsid w:val="00685F1D"/>
    <w:rsid w:val="0068605B"/>
    <w:rsid w:val="006919CA"/>
    <w:rsid w:val="00691ABB"/>
    <w:rsid w:val="00697C4A"/>
    <w:rsid w:val="006A18BA"/>
    <w:rsid w:val="006A36BA"/>
    <w:rsid w:val="006A3832"/>
    <w:rsid w:val="006A6598"/>
    <w:rsid w:val="006A77E6"/>
    <w:rsid w:val="006A7B59"/>
    <w:rsid w:val="006B1859"/>
    <w:rsid w:val="006B2341"/>
    <w:rsid w:val="006B3BC8"/>
    <w:rsid w:val="006B48C8"/>
    <w:rsid w:val="006B4E89"/>
    <w:rsid w:val="006B611E"/>
    <w:rsid w:val="006B6A8C"/>
    <w:rsid w:val="006C4762"/>
    <w:rsid w:val="006C49A6"/>
    <w:rsid w:val="006C4A04"/>
    <w:rsid w:val="006D0339"/>
    <w:rsid w:val="006D120A"/>
    <w:rsid w:val="006D2F43"/>
    <w:rsid w:val="006D4F65"/>
    <w:rsid w:val="006D51EB"/>
    <w:rsid w:val="006D5AA1"/>
    <w:rsid w:val="006D5CE5"/>
    <w:rsid w:val="006D68B3"/>
    <w:rsid w:val="006D7307"/>
    <w:rsid w:val="006E0392"/>
    <w:rsid w:val="006E0FC7"/>
    <w:rsid w:val="006E1C37"/>
    <w:rsid w:val="006E24EB"/>
    <w:rsid w:val="006E2D44"/>
    <w:rsid w:val="006E52E8"/>
    <w:rsid w:val="006E6274"/>
    <w:rsid w:val="006F06A4"/>
    <w:rsid w:val="006F4FE5"/>
    <w:rsid w:val="006F59B1"/>
    <w:rsid w:val="006F700D"/>
    <w:rsid w:val="007022A9"/>
    <w:rsid w:val="007035CF"/>
    <w:rsid w:val="007059F3"/>
    <w:rsid w:val="00707FA7"/>
    <w:rsid w:val="00715CB3"/>
    <w:rsid w:val="00721462"/>
    <w:rsid w:val="007241FF"/>
    <w:rsid w:val="00724D6F"/>
    <w:rsid w:val="00725A1A"/>
    <w:rsid w:val="00727A9D"/>
    <w:rsid w:val="007318E7"/>
    <w:rsid w:val="00734772"/>
    <w:rsid w:val="007357B8"/>
    <w:rsid w:val="007361ED"/>
    <w:rsid w:val="00742D0D"/>
    <w:rsid w:val="00742FC7"/>
    <w:rsid w:val="00743390"/>
    <w:rsid w:val="007475AA"/>
    <w:rsid w:val="007527A9"/>
    <w:rsid w:val="007532CF"/>
    <w:rsid w:val="0075399B"/>
    <w:rsid w:val="0075685E"/>
    <w:rsid w:val="00757049"/>
    <w:rsid w:val="0076021F"/>
    <w:rsid w:val="0076091B"/>
    <w:rsid w:val="00761844"/>
    <w:rsid w:val="007630E0"/>
    <w:rsid w:val="007665FB"/>
    <w:rsid w:val="007677AE"/>
    <w:rsid w:val="00767FC5"/>
    <w:rsid w:val="007743F0"/>
    <w:rsid w:val="00774B50"/>
    <w:rsid w:val="00777A2C"/>
    <w:rsid w:val="00780D5D"/>
    <w:rsid w:val="00782C90"/>
    <w:rsid w:val="00783DFB"/>
    <w:rsid w:val="00784B5C"/>
    <w:rsid w:val="00786104"/>
    <w:rsid w:val="0078660D"/>
    <w:rsid w:val="00786A9D"/>
    <w:rsid w:val="007870A8"/>
    <w:rsid w:val="0079037D"/>
    <w:rsid w:val="00791DD6"/>
    <w:rsid w:val="0079343F"/>
    <w:rsid w:val="007A6F25"/>
    <w:rsid w:val="007A6FA9"/>
    <w:rsid w:val="007A719A"/>
    <w:rsid w:val="007B18E5"/>
    <w:rsid w:val="007B5B92"/>
    <w:rsid w:val="007B6111"/>
    <w:rsid w:val="007B683F"/>
    <w:rsid w:val="007B6903"/>
    <w:rsid w:val="007B6C14"/>
    <w:rsid w:val="007B71D4"/>
    <w:rsid w:val="007B79AD"/>
    <w:rsid w:val="007C299D"/>
    <w:rsid w:val="007C35F3"/>
    <w:rsid w:val="007C3ED5"/>
    <w:rsid w:val="007C480E"/>
    <w:rsid w:val="007C59F6"/>
    <w:rsid w:val="007C6384"/>
    <w:rsid w:val="007D21A5"/>
    <w:rsid w:val="007D56B4"/>
    <w:rsid w:val="007E0009"/>
    <w:rsid w:val="007E2A74"/>
    <w:rsid w:val="007E51E1"/>
    <w:rsid w:val="007F1110"/>
    <w:rsid w:val="007F3B13"/>
    <w:rsid w:val="007F519D"/>
    <w:rsid w:val="007F5572"/>
    <w:rsid w:val="007F5C3F"/>
    <w:rsid w:val="00800EBA"/>
    <w:rsid w:val="00804767"/>
    <w:rsid w:val="00804D55"/>
    <w:rsid w:val="00804F9F"/>
    <w:rsid w:val="00807C29"/>
    <w:rsid w:val="00810A0B"/>
    <w:rsid w:val="00810F1A"/>
    <w:rsid w:val="00812207"/>
    <w:rsid w:val="00812776"/>
    <w:rsid w:val="00813146"/>
    <w:rsid w:val="00813715"/>
    <w:rsid w:val="008147ED"/>
    <w:rsid w:val="008154E8"/>
    <w:rsid w:val="008159D3"/>
    <w:rsid w:val="00815F5E"/>
    <w:rsid w:val="00816A7A"/>
    <w:rsid w:val="008224B7"/>
    <w:rsid w:val="00822981"/>
    <w:rsid w:val="008249F9"/>
    <w:rsid w:val="00824E2B"/>
    <w:rsid w:val="0082787C"/>
    <w:rsid w:val="0083029F"/>
    <w:rsid w:val="00830605"/>
    <w:rsid w:val="008315A0"/>
    <w:rsid w:val="00831E69"/>
    <w:rsid w:val="008337FD"/>
    <w:rsid w:val="0083403D"/>
    <w:rsid w:val="008365A9"/>
    <w:rsid w:val="0083783D"/>
    <w:rsid w:val="00844FC1"/>
    <w:rsid w:val="0084538D"/>
    <w:rsid w:val="00850538"/>
    <w:rsid w:val="008519A3"/>
    <w:rsid w:val="00857310"/>
    <w:rsid w:val="0085790A"/>
    <w:rsid w:val="00860067"/>
    <w:rsid w:val="00860C24"/>
    <w:rsid w:val="00862D35"/>
    <w:rsid w:val="008668AB"/>
    <w:rsid w:val="00870205"/>
    <w:rsid w:val="0087035C"/>
    <w:rsid w:val="00870B75"/>
    <w:rsid w:val="00873465"/>
    <w:rsid w:val="00873C28"/>
    <w:rsid w:val="00874697"/>
    <w:rsid w:val="00874E16"/>
    <w:rsid w:val="008760D7"/>
    <w:rsid w:val="0087636F"/>
    <w:rsid w:val="00877854"/>
    <w:rsid w:val="0087786F"/>
    <w:rsid w:val="00877F60"/>
    <w:rsid w:val="00880BC7"/>
    <w:rsid w:val="00881ED2"/>
    <w:rsid w:val="00884A05"/>
    <w:rsid w:val="0088564E"/>
    <w:rsid w:val="008878B1"/>
    <w:rsid w:val="008919A4"/>
    <w:rsid w:val="008938D5"/>
    <w:rsid w:val="008946EE"/>
    <w:rsid w:val="0089658A"/>
    <w:rsid w:val="008969D5"/>
    <w:rsid w:val="008A0D34"/>
    <w:rsid w:val="008A1E02"/>
    <w:rsid w:val="008A2182"/>
    <w:rsid w:val="008A317D"/>
    <w:rsid w:val="008A4FAB"/>
    <w:rsid w:val="008A50B3"/>
    <w:rsid w:val="008A52C3"/>
    <w:rsid w:val="008A694E"/>
    <w:rsid w:val="008A7CCE"/>
    <w:rsid w:val="008B2313"/>
    <w:rsid w:val="008B2E55"/>
    <w:rsid w:val="008B67F4"/>
    <w:rsid w:val="008B7A7D"/>
    <w:rsid w:val="008C06ED"/>
    <w:rsid w:val="008C2B68"/>
    <w:rsid w:val="008C2D07"/>
    <w:rsid w:val="008D0102"/>
    <w:rsid w:val="008D1970"/>
    <w:rsid w:val="008D2BA5"/>
    <w:rsid w:val="008D5683"/>
    <w:rsid w:val="008D58D8"/>
    <w:rsid w:val="008D6A95"/>
    <w:rsid w:val="008E1636"/>
    <w:rsid w:val="008E2EF3"/>
    <w:rsid w:val="008E4024"/>
    <w:rsid w:val="008F1277"/>
    <w:rsid w:val="008F178C"/>
    <w:rsid w:val="008F2A93"/>
    <w:rsid w:val="008F57B7"/>
    <w:rsid w:val="008F645F"/>
    <w:rsid w:val="008F6694"/>
    <w:rsid w:val="009044A5"/>
    <w:rsid w:val="009104DF"/>
    <w:rsid w:val="00912628"/>
    <w:rsid w:val="00913567"/>
    <w:rsid w:val="009135B4"/>
    <w:rsid w:val="00913930"/>
    <w:rsid w:val="0091623E"/>
    <w:rsid w:val="009162A4"/>
    <w:rsid w:val="009259FC"/>
    <w:rsid w:val="00927C0B"/>
    <w:rsid w:val="009312F2"/>
    <w:rsid w:val="00933B6D"/>
    <w:rsid w:val="00936C3C"/>
    <w:rsid w:val="00941C4E"/>
    <w:rsid w:val="00943C59"/>
    <w:rsid w:val="00945A55"/>
    <w:rsid w:val="00950B35"/>
    <w:rsid w:val="0095294E"/>
    <w:rsid w:val="00955899"/>
    <w:rsid w:val="00963610"/>
    <w:rsid w:val="0096426C"/>
    <w:rsid w:val="00966662"/>
    <w:rsid w:val="00967CC6"/>
    <w:rsid w:val="00972C0C"/>
    <w:rsid w:val="00973EA0"/>
    <w:rsid w:val="00974EBE"/>
    <w:rsid w:val="00975B11"/>
    <w:rsid w:val="00975FB9"/>
    <w:rsid w:val="00977C02"/>
    <w:rsid w:val="00980C09"/>
    <w:rsid w:val="00983CE0"/>
    <w:rsid w:val="0098472D"/>
    <w:rsid w:val="00985824"/>
    <w:rsid w:val="0099156C"/>
    <w:rsid w:val="00993CF3"/>
    <w:rsid w:val="00995DE9"/>
    <w:rsid w:val="009A06A8"/>
    <w:rsid w:val="009A3B36"/>
    <w:rsid w:val="009A3F14"/>
    <w:rsid w:val="009A41D2"/>
    <w:rsid w:val="009A5699"/>
    <w:rsid w:val="009A6344"/>
    <w:rsid w:val="009B02E3"/>
    <w:rsid w:val="009B2808"/>
    <w:rsid w:val="009B3833"/>
    <w:rsid w:val="009B559B"/>
    <w:rsid w:val="009B67D0"/>
    <w:rsid w:val="009B70A4"/>
    <w:rsid w:val="009B7302"/>
    <w:rsid w:val="009C2165"/>
    <w:rsid w:val="009C517D"/>
    <w:rsid w:val="009C565D"/>
    <w:rsid w:val="009C5D44"/>
    <w:rsid w:val="009D12DC"/>
    <w:rsid w:val="009D345D"/>
    <w:rsid w:val="009D73A7"/>
    <w:rsid w:val="009D7D00"/>
    <w:rsid w:val="009E1D69"/>
    <w:rsid w:val="009E3317"/>
    <w:rsid w:val="009E3858"/>
    <w:rsid w:val="009F1B82"/>
    <w:rsid w:val="009F1C41"/>
    <w:rsid w:val="009F6747"/>
    <w:rsid w:val="00A00908"/>
    <w:rsid w:val="00A02446"/>
    <w:rsid w:val="00A034E3"/>
    <w:rsid w:val="00A05250"/>
    <w:rsid w:val="00A05B4A"/>
    <w:rsid w:val="00A06334"/>
    <w:rsid w:val="00A0652F"/>
    <w:rsid w:val="00A10D3A"/>
    <w:rsid w:val="00A11455"/>
    <w:rsid w:val="00A12147"/>
    <w:rsid w:val="00A12D04"/>
    <w:rsid w:val="00A17252"/>
    <w:rsid w:val="00A21377"/>
    <w:rsid w:val="00A227E0"/>
    <w:rsid w:val="00A23B8C"/>
    <w:rsid w:val="00A23EB1"/>
    <w:rsid w:val="00A25DB4"/>
    <w:rsid w:val="00A26B18"/>
    <w:rsid w:val="00A34EDC"/>
    <w:rsid w:val="00A40FB9"/>
    <w:rsid w:val="00A52F2A"/>
    <w:rsid w:val="00A5444F"/>
    <w:rsid w:val="00A642F2"/>
    <w:rsid w:val="00A645FD"/>
    <w:rsid w:val="00A82175"/>
    <w:rsid w:val="00A837EF"/>
    <w:rsid w:val="00A944E6"/>
    <w:rsid w:val="00A9518D"/>
    <w:rsid w:val="00A95BB5"/>
    <w:rsid w:val="00AA1F46"/>
    <w:rsid w:val="00AA512C"/>
    <w:rsid w:val="00AA5C38"/>
    <w:rsid w:val="00AA6685"/>
    <w:rsid w:val="00AB700A"/>
    <w:rsid w:val="00AB7327"/>
    <w:rsid w:val="00AC1ACE"/>
    <w:rsid w:val="00AC242E"/>
    <w:rsid w:val="00AC37B3"/>
    <w:rsid w:val="00AC5445"/>
    <w:rsid w:val="00AC6E7D"/>
    <w:rsid w:val="00AD06A7"/>
    <w:rsid w:val="00AD2B44"/>
    <w:rsid w:val="00AD449F"/>
    <w:rsid w:val="00AD672C"/>
    <w:rsid w:val="00AD7EDD"/>
    <w:rsid w:val="00AE0297"/>
    <w:rsid w:val="00AE0C21"/>
    <w:rsid w:val="00AE161F"/>
    <w:rsid w:val="00AE581E"/>
    <w:rsid w:val="00AF2FA4"/>
    <w:rsid w:val="00AF507A"/>
    <w:rsid w:val="00AF56C4"/>
    <w:rsid w:val="00AF7852"/>
    <w:rsid w:val="00B0276B"/>
    <w:rsid w:val="00B04F88"/>
    <w:rsid w:val="00B076A7"/>
    <w:rsid w:val="00B14FC4"/>
    <w:rsid w:val="00B15005"/>
    <w:rsid w:val="00B174C6"/>
    <w:rsid w:val="00B201D3"/>
    <w:rsid w:val="00B21C0A"/>
    <w:rsid w:val="00B225A0"/>
    <w:rsid w:val="00B22615"/>
    <w:rsid w:val="00B243B2"/>
    <w:rsid w:val="00B243D0"/>
    <w:rsid w:val="00B24B8C"/>
    <w:rsid w:val="00B27672"/>
    <w:rsid w:val="00B31240"/>
    <w:rsid w:val="00B323D4"/>
    <w:rsid w:val="00B348FB"/>
    <w:rsid w:val="00B36A2B"/>
    <w:rsid w:val="00B378FB"/>
    <w:rsid w:val="00B40882"/>
    <w:rsid w:val="00B40E01"/>
    <w:rsid w:val="00B41280"/>
    <w:rsid w:val="00B44489"/>
    <w:rsid w:val="00B4508C"/>
    <w:rsid w:val="00B47269"/>
    <w:rsid w:val="00B472BF"/>
    <w:rsid w:val="00B4745A"/>
    <w:rsid w:val="00B47D06"/>
    <w:rsid w:val="00B5085F"/>
    <w:rsid w:val="00B5127D"/>
    <w:rsid w:val="00B51BA5"/>
    <w:rsid w:val="00B529A7"/>
    <w:rsid w:val="00B53176"/>
    <w:rsid w:val="00B54C3A"/>
    <w:rsid w:val="00B56BB7"/>
    <w:rsid w:val="00B56C11"/>
    <w:rsid w:val="00B60264"/>
    <w:rsid w:val="00B60856"/>
    <w:rsid w:val="00B615CE"/>
    <w:rsid w:val="00B631EE"/>
    <w:rsid w:val="00B71C77"/>
    <w:rsid w:val="00B7531A"/>
    <w:rsid w:val="00B754EE"/>
    <w:rsid w:val="00B765FF"/>
    <w:rsid w:val="00B76C95"/>
    <w:rsid w:val="00B80C49"/>
    <w:rsid w:val="00B8200F"/>
    <w:rsid w:val="00B82311"/>
    <w:rsid w:val="00B82666"/>
    <w:rsid w:val="00B8608A"/>
    <w:rsid w:val="00B869D6"/>
    <w:rsid w:val="00B86FEC"/>
    <w:rsid w:val="00B9140D"/>
    <w:rsid w:val="00B92F01"/>
    <w:rsid w:val="00B9621A"/>
    <w:rsid w:val="00B97AA3"/>
    <w:rsid w:val="00BA03CB"/>
    <w:rsid w:val="00BA1549"/>
    <w:rsid w:val="00BA2CCB"/>
    <w:rsid w:val="00BA6FAA"/>
    <w:rsid w:val="00BA74D2"/>
    <w:rsid w:val="00BB11D6"/>
    <w:rsid w:val="00BB1BEE"/>
    <w:rsid w:val="00BB2DE8"/>
    <w:rsid w:val="00BB3449"/>
    <w:rsid w:val="00BC17B9"/>
    <w:rsid w:val="00BC44A0"/>
    <w:rsid w:val="00BC4A20"/>
    <w:rsid w:val="00BD0543"/>
    <w:rsid w:val="00BD2EA1"/>
    <w:rsid w:val="00BD45EA"/>
    <w:rsid w:val="00BE1CB6"/>
    <w:rsid w:val="00BE1F55"/>
    <w:rsid w:val="00BE272A"/>
    <w:rsid w:val="00BE3AB4"/>
    <w:rsid w:val="00BE4A40"/>
    <w:rsid w:val="00BF4416"/>
    <w:rsid w:val="00BF56F9"/>
    <w:rsid w:val="00BF6D4A"/>
    <w:rsid w:val="00BF7438"/>
    <w:rsid w:val="00C001E4"/>
    <w:rsid w:val="00C05AED"/>
    <w:rsid w:val="00C05F7F"/>
    <w:rsid w:val="00C16348"/>
    <w:rsid w:val="00C2013A"/>
    <w:rsid w:val="00C20F61"/>
    <w:rsid w:val="00C25878"/>
    <w:rsid w:val="00C313DD"/>
    <w:rsid w:val="00C322DA"/>
    <w:rsid w:val="00C331A8"/>
    <w:rsid w:val="00C33271"/>
    <w:rsid w:val="00C348A4"/>
    <w:rsid w:val="00C36302"/>
    <w:rsid w:val="00C445C5"/>
    <w:rsid w:val="00C467F2"/>
    <w:rsid w:val="00C513F0"/>
    <w:rsid w:val="00C54DF1"/>
    <w:rsid w:val="00C55ADC"/>
    <w:rsid w:val="00C55EFC"/>
    <w:rsid w:val="00C56131"/>
    <w:rsid w:val="00C56E7B"/>
    <w:rsid w:val="00C570F1"/>
    <w:rsid w:val="00C57F82"/>
    <w:rsid w:val="00C62FCF"/>
    <w:rsid w:val="00C65937"/>
    <w:rsid w:val="00C65E21"/>
    <w:rsid w:val="00C70410"/>
    <w:rsid w:val="00C71FFB"/>
    <w:rsid w:val="00C72994"/>
    <w:rsid w:val="00C72E2A"/>
    <w:rsid w:val="00C734B1"/>
    <w:rsid w:val="00C745DB"/>
    <w:rsid w:val="00C76A87"/>
    <w:rsid w:val="00C770A3"/>
    <w:rsid w:val="00C80117"/>
    <w:rsid w:val="00C82A56"/>
    <w:rsid w:val="00C8363F"/>
    <w:rsid w:val="00C856EF"/>
    <w:rsid w:val="00C90118"/>
    <w:rsid w:val="00C913FE"/>
    <w:rsid w:val="00C960ED"/>
    <w:rsid w:val="00C977E8"/>
    <w:rsid w:val="00CA263C"/>
    <w:rsid w:val="00CA37AA"/>
    <w:rsid w:val="00CA4A48"/>
    <w:rsid w:val="00CA4F05"/>
    <w:rsid w:val="00CA6182"/>
    <w:rsid w:val="00CA74AD"/>
    <w:rsid w:val="00CB105A"/>
    <w:rsid w:val="00CB19C2"/>
    <w:rsid w:val="00CB1CAD"/>
    <w:rsid w:val="00CB2BFC"/>
    <w:rsid w:val="00CB6A74"/>
    <w:rsid w:val="00CC1F7D"/>
    <w:rsid w:val="00CC321E"/>
    <w:rsid w:val="00CD07CA"/>
    <w:rsid w:val="00CD263A"/>
    <w:rsid w:val="00CE0F6B"/>
    <w:rsid w:val="00CE389C"/>
    <w:rsid w:val="00CE48EB"/>
    <w:rsid w:val="00CE4A3C"/>
    <w:rsid w:val="00D02726"/>
    <w:rsid w:val="00D02FF1"/>
    <w:rsid w:val="00D06DFA"/>
    <w:rsid w:val="00D13CED"/>
    <w:rsid w:val="00D16DE5"/>
    <w:rsid w:val="00D235D2"/>
    <w:rsid w:val="00D24752"/>
    <w:rsid w:val="00D25822"/>
    <w:rsid w:val="00D258F4"/>
    <w:rsid w:val="00D31FD9"/>
    <w:rsid w:val="00D33A4B"/>
    <w:rsid w:val="00D35D59"/>
    <w:rsid w:val="00D36FA4"/>
    <w:rsid w:val="00D4124E"/>
    <w:rsid w:val="00D445FA"/>
    <w:rsid w:val="00D449F7"/>
    <w:rsid w:val="00D459AA"/>
    <w:rsid w:val="00D463A1"/>
    <w:rsid w:val="00D559D8"/>
    <w:rsid w:val="00D577B7"/>
    <w:rsid w:val="00D57DAB"/>
    <w:rsid w:val="00D6457E"/>
    <w:rsid w:val="00D66276"/>
    <w:rsid w:val="00D67B9D"/>
    <w:rsid w:val="00D719F6"/>
    <w:rsid w:val="00D722F9"/>
    <w:rsid w:val="00D73448"/>
    <w:rsid w:val="00D7567E"/>
    <w:rsid w:val="00D77742"/>
    <w:rsid w:val="00D81666"/>
    <w:rsid w:val="00D85C3F"/>
    <w:rsid w:val="00D86B01"/>
    <w:rsid w:val="00D87251"/>
    <w:rsid w:val="00D90249"/>
    <w:rsid w:val="00D927CD"/>
    <w:rsid w:val="00D94CA4"/>
    <w:rsid w:val="00D94F14"/>
    <w:rsid w:val="00DA32EB"/>
    <w:rsid w:val="00DA360C"/>
    <w:rsid w:val="00DA3856"/>
    <w:rsid w:val="00DA4E7F"/>
    <w:rsid w:val="00DB12B5"/>
    <w:rsid w:val="00DB140D"/>
    <w:rsid w:val="00DB1F36"/>
    <w:rsid w:val="00DB22FB"/>
    <w:rsid w:val="00DB504B"/>
    <w:rsid w:val="00DB577A"/>
    <w:rsid w:val="00DB6D60"/>
    <w:rsid w:val="00DC01FD"/>
    <w:rsid w:val="00DC172D"/>
    <w:rsid w:val="00DC395A"/>
    <w:rsid w:val="00DC5C85"/>
    <w:rsid w:val="00DD0FF8"/>
    <w:rsid w:val="00DD12B3"/>
    <w:rsid w:val="00DD147E"/>
    <w:rsid w:val="00DD1540"/>
    <w:rsid w:val="00DD19EA"/>
    <w:rsid w:val="00DD21C5"/>
    <w:rsid w:val="00DD247D"/>
    <w:rsid w:val="00DD4BB9"/>
    <w:rsid w:val="00DD4F0B"/>
    <w:rsid w:val="00DE3368"/>
    <w:rsid w:val="00DE34BE"/>
    <w:rsid w:val="00DE38BE"/>
    <w:rsid w:val="00DE4A12"/>
    <w:rsid w:val="00DF1E00"/>
    <w:rsid w:val="00DF2C4E"/>
    <w:rsid w:val="00DF4227"/>
    <w:rsid w:val="00DF42BA"/>
    <w:rsid w:val="00DF572F"/>
    <w:rsid w:val="00E023DD"/>
    <w:rsid w:val="00E02A99"/>
    <w:rsid w:val="00E0435D"/>
    <w:rsid w:val="00E0532B"/>
    <w:rsid w:val="00E06EB2"/>
    <w:rsid w:val="00E074ED"/>
    <w:rsid w:val="00E07C15"/>
    <w:rsid w:val="00E10842"/>
    <w:rsid w:val="00E12B05"/>
    <w:rsid w:val="00E1311A"/>
    <w:rsid w:val="00E13B25"/>
    <w:rsid w:val="00E16234"/>
    <w:rsid w:val="00E171E6"/>
    <w:rsid w:val="00E210AC"/>
    <w:rsid w:val="00E21BD1"/>
    <w:rsid w:val="00E22B95"/>
    <w:rsid w:val="00E24830"/>
    <w:rsid w:val="00E24997"/>
    <w:rsid w:val="00E24DB6"/>
    <w:rsid w:val="00E2611E"/>
    <w:rsid w:val="00E26192"/>
    <w:rsid w:val="00E26531"/>
    <w:rsid w:val="00E26C94"/>
    <w:rsid w:val="00E27577"/>
    <w:rsid w:val="00E331FC"/>
    <w:rsid w:val="00E3338B"/>
    <w:rsid w:val="00E345CF"/>
    <w:rsid w:val="00E37215"/>
    <w:rsid w:val="00E41026"/>
    <w:rsid w:val="00E445BB"/>
    <w:rsid w:val="00E44B76"/>
    <w:rsid w:val="00E46C5B"/>
    <w:rsid w:val="00E516F1"/>
    <w:rsid w:val="00E52CC6"/>
    <w:rsid w:val="00E53D80"/>
    <w:rsid w:val="00E5483C"/>
    <w:rsid w:val="00E5660E"/>
    <w:rsid w:val="00E57D5C"/>
    <w:rsid w:val="00E62C4F"/>
    <w:rsid w:val="00E6730C"/>
    <w:rsid w:val="00E71D19"/>
    <w:rsid w:val="00E83636"/>
    <w:rsid w:val="00E83B82"/>
    <w:rsid w:val="00E83BB6"/>
    <w:rsid w:val="00E83BEC"/>
    <w:rsid w:val="00E84548"/>
    <w:rsid w:val="00E86F9C"/>
    <w:rsid w:val="00E91554"/>
    <w:rsid w:val="00E95CD1"/>
    <w:rsid w:val="00E96901"/>
    <w:rsid w:val="00E978BF"/>
    <w:rsid w:val="00EA000E"/>
    <w:rsid w:val="00EA0CD5"/>
    <w:rsid w:val="00EA1A7D"/>
    <w:rsid w:val="00EA2301"/>
    <w:rsid w:val="00EA53D7"/>
    <w:rsid w:val="00EA6F88"/>
    <w:rsid w:val="00EA71EA"/>
    <w:rsid w:val="00EB0675"/>
    <w:rsid w:val="00EB2FCC"/>
    <w:rsid w:val="00EB6152"/>
    <w:rsid w:val="00EB66B5"/>
    <w:rsid w:val="00EB70B0"/>
    <w:rsid w:val="00EC5B45"/>
    <w:rsid w:val="00EC677B"/>
    <w:rsid w:val="00EC6E25"/>
    <w:rsid w:val="00ED1DDA"/>
    <w:rsid w:val="00ED2082"/>
    <w:rsid w:val="00ED2332"/>
    <w:rsid w:val="00ED26B3"/>
    <w:rsid w:val="00ED28D4"/>
    <w:rsid w:val="00ED2F55"/>
    <w:rsid w:val="00ED4894"/>
    <w:rsid w:val="00EE0038"/>
    <w:rsid w:val="00EE2EA8"/>
    <w:rsid w:val="00EE40C2"/>
    <w:rsid w:val="00EE43A7"/>
    <w:rsid w:val="00EE535D"/>
    <w:rsid w:val="00EE5BC5"/>
    <w:rsid w:val="00EE6584"/>
    <w:rsid w:val="00EF163B"/>
    <w:rsid w:val="00EF1764"/>
    <w:rsid w:val="00EF2C81"/>
    <w:rsid w:val="00EF3970"/>
    <w:rsid w:val="00EF3980"/>
    <w:rsid w:val="00EF43D2"/>
    <w:rsid w:val="00EF76D6"/>
    <w:rsid w:val="00F00DE1"/>
    <w:rsid w:val="00F019B9"/>
    <w:rsid w:val="00F0344D"/>
    <w:rsid w:val="00F04C88"/>
    <w:rsid w:val="00F11202"/>
    <w:rsid w:val="00F138BF"/>
    <w:rsid w:val="00F1655F"/>
    <w:rsid w:val="00F23997"/>
    <w:rsid w:val="00F23B09"/>
    <w:rsid w:val="00F26478"/>
    <w:rsid w:val="00F308E7"/>
    <w:rsid w:val="00F30F28"/>
    <w:rsid w:val="00F3140E"/>
    <w:rsid w:val="00F31E63"/>
    <w:rsid w:val="00F323C7"/>
    <w:rsid w:val="00F3279B"/>
    <w:rsid w:val="00F33A87"/>
    <w:rsid w:val="00F342E7"/>
    <w:rsid w:val="00F35486"/>
    <w:rsid w:val="00F369F1"/>
    <w:rsid w:val="00F36E00"/>
    <w:rsid w:val="00F40F6F"/>
    <w:rsid w:val="00F41B99"/>
    <w:rsid w:val="00F44E67"/>
    <w:rsid w:val="00F45152"/>
    <w:rsid w:val="00F523A4"/>
    <w:rsid w:val="00F527F0"/>
    <w:rsid w:val="00F533D7"/>
    <w:rsid w:val="00F5341B"/>
    <w:rsid w:val="00F568EB"/>
    <w:rsid w:val="00F572BA"/>
    <w:rsid w:val="00F61851"/>
    <w:rsid w:val="00F628BB"/>
    <w:rsid w:val="00F62ABC"/>
    <w:rsid w:val="00F63E19"/>
    <w:rsid w:val="00F66F5A"/>
    <w:rsid w:val="00F745B2"/>
    <w:rsid w:val="00F75966"/>
    <w:rsid w:val="00F75DD1"/>
    <w:rsid w:val="00F76B6E"/>
    <w:rsid w:val="00F80D89"/>
    <w:rsid w:val="00F82063"/>
    <w:rsid w:val="00F836B8"/>
    <w:rsid w:val="00F84382"/>
    <w:rsid w:val="00F901FF"/>
    <w:rsid w:val="00F9205F"/>
    <w:rsid w:val="00F93AC4"/>
    <w:rsid w:val="00F94F32"/>
    <w:rsid w:val="00F9760E"/>
    <w:rsid w:val="00FA0F4F"/>
    <w:rsid w:val="00FA2948"/>
    <w:rsid w:val="00FA418B"/>
    <w:rsid w:val="00FA4983"/>
    <w:rsid w:val="00FA4AF1"/>
    <w:rsid w:val="00FA6E92"/>
    <w:rsid w:val="00FB08E0"/>
    <w:rsid w:val="00FB0A01"/>
    <w:rsid w:val="00FB1E61"/>
    <w:rsid w:val="00FB275C"/>
    <w:rsid w:val="00FB3148"/>
    <w:rsid w:val="00FC0B20"/>
    <w:rsid w:val="00FC6A51"/>
    <w:rsid w:val="00FC74E9"/>
    <w:rsid w:val="00FC75F1"/>
    <w:rsid w:val="00FD0F5E"/>
    <w:rsid w:val="00FD10A2"/>
    <w:rsid w:val="00FD6059"/>
    <w:rsid w:val="00FD767F"/>
    <w:rsid w:val="00FE3452"/>
    <w:rsid w:val="00FE60DC"/>
    <w:rsid w:val="00FE6F81"/>
    <w:rsid w:val="00FE76A3"/>
    <w:rsid w:val="00FF0148"/>
    <w:rsid w:val="00FF0207"/>
    <w:rsid w:val="00FF1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C5E"/>
    <w:pPr>
      <w:spacing w:after="200" w:line="276" w:lineRule="auto"/>
    </w:pPr>
    <w:rPr>
      <w:rFonts w:ascii="Times New Roman" w:hAnsi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5660E"/>
    <w:rPr>
      <w:rFonts w:ascii="Times New Roman" w:hAnsi="Times New Roman"/>
      <w:sz w:val="24"/>
      <w:lang w:eastAsia="en-US"/>
    </w:rPr>
  </w:style>
  <w:style w:type="paragraph" w:customStyle="1" w:styleId="western">
    <w:name w:val="western"/>
    <w:basedOn w:val="Normal"/>
    <w:uiPriority w:val="99"/>
    <w:rsid w:val="00344AE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344AE9"/>
    <w:rPr>
      <w:rFonts w:cs="Times New Roman"/>
    </w:rPr>
  </w:style>
  <w:style w:type="character" w:styleId="Hyperlink">
    <w:name w:val="Hyperlink"/>
    <w:basedOn w:val="DefaultParagraphFont"/>
    <w:uiPriority w:val="99"/>
    <w:rsid w:val="00344AE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84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mr2408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2</Pages>
  <Words>290</Words>
  <Characters>1655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kassina</cp:lastModifiedBy>
  <cp:revision>9</cp:revision>
  <dcterms:created xsi:type="dcterms:W3CDTF">2012-07-09T09:18:00Z</dcterms:created>
  <dcterms:modified xsi:type="dcterms:W3CDTF">2012-08-13T08:33:00Z</dcterms:modified>
</cp:coreProperties>
</file>